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09F0417"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76894">
        <w:rPr>
          <w:b/>
          <w:bCs/>
          <w:sz w:val="32"/>
          <w:szCs w:val="32"/>
        </w:rPr>
        <w:t>9</w:t>
      </w:r>
      <w:r w:rsidR="00293D1E">
        <w:rPr>
          <w:b/>
          <w:bCs/>
          <w:sz w:val="32"/>
          <w:szCs w:val="32"/>
        </w:rPr>
        <w:t>E_CC#</w:t>
      </w:r>
      <w:r w:rsidR="00FC3E14">
        <w:rPr>
          <w:b/>
          <w:bCs/>
          <w:sz w:val="32"/>
          <w:szCs w:val="32"/>
        </w:rPr>
        <w:t>4</w:t>
      </w:r>
      <w:r w:rsidR="0064465A">
        <w:rPr>
          <w:b/>
          <w:bCs/>
          <w:sz w:val="32"/>
          <w:szCs w:val="32"/>
        </w:rPr>
        <w:br/>
        <w:t xml:space="preserve">Version </w:t>
      </w:r>
      <w:r w:rsidR="00102F06">
        <w:rPr>
          <w:b/>
          <w:bCs/>
          <w:sz w:val="32"/>
          <w:szCs w:val="32"/>
        </w:rPr>
        <w:t>1</w:t>
      </w:r>
    </w:p>
    <w:p w14:paraId="35CF83A2" w14:textId="74F9A1F5" w:rsidR="004A698B" w:rsidRPr="00D820C9" w:rsidRDefault="004A698B"/>
    <w:p w14:paraId="27C7387B" w14:textId="6ED8F58C"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F3641">
        <w:rPr>
          <w:color w:val="0000FF"/>
        </w:rPr>
        <w:t>2</w:t>
      </w:r>
      <w:r w:rsidR="00FC3E14">
        <w:rPr>
          <w:color w:val="0000FF"/>
        </w:rPr>
        <w:t>4</w:t>
      </w:r>
      <w:r w:rsidR="00CA4BD5">
        <w:rPr>
          <w:color w:val="0000FF"/>
        </w:rPr>
        <w:t xml:space="preserve"> </w:t>
      </w:r>
      <w:r w:rsidR="00676894">
        <w:rPr>
          <w:color w:val="0000FF"/>
        </w:rPr>
        <w:t>February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5438B5A5" w:rsidR="004A698B" w:rsidRDefault="000840CD" w:rsidP="006C270F">
      <w:r>
        <w:t xml:space="preserve">~ </w:t>
      </w:r>
      <w:r w:rsidR="00771372">
        <w:t>2</w:t>
      </w:r>
      <w:r w:rsidR="00A73F18">
        <w:t>35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90853A3" w14:textId="77777777" w:rsidR="00190BC7" w:rsidRDefault="00190BC7" w:rsidP="008473C1">
      <w:pPr>
        <w:pStyle w:val="FP"/>
        <w:rPr>
          <w:color w:val="0000FF"/>
        </w:rPr>
      </w:pPr>
      <w:r>
        <w:rPr>
          <w:color w:val="0000FF"/>
        </w:rPr>
        <w:t>Apple</w:t>
      </w:r>
    </w:p>
    <w:p w14:paraId="5AE835C4" w14:textId="77777777" w:rsidR="00190BC7" w:rsidRDefault="00190BC7" w:rsidP="008473C1">
      <w:pPr>
        <w:pStyle w:val="FP"/>
        <w:rPr>
          <w:color w:val="0000FF"/>
        </w:rPr>
      </w:pPr>
      <w:r>
        <w:rPr>
          <w:color w:val="0000FF"/>
        </w:rPr>
        <w:t>AT&amp;T</w:t>
      </w:r>
    </w:p>
    <w:p w14:paraId="177BF31D" w14:textId="77777777" w:rsidR="00190BC7" w:rsidRDefault="00190BC7" w:rsidP="008473C1">
      <w:pPr>
        <w:pStyle w:val="FP"/>
        <w:rPr>
          <w:color w:val="0000FF"/>
        </w:rPr>
      </w:pPr>
      <w:r>
        <w:rPr>
          <w:color w:val="0000FF"/>
        </w:rPr>
        <w:t>Broadcom</w:t>
      </w:r>
    </w:p>
    <w:p w14:paraId="36C55704" w14:textId="77777777" w:rsidR="00190BC7" w:rsidRDefault="00190BC7" w:rsidP="008473C1">
      <w:pPr>
        <w:pStyle w:val="FP"/>
        <w:rPr>
          <w:color w:val="0000FF"/>
        </w:rPr>
      </w:pPr>
      <w:r>
        <w:rPr>
          <w:color w:val="0000FF"/>
        </w:rPr>
        <w:t>BT</w:t>
      </w:r>
    </w:p>
    <w:p w14:paraId="0564F106" w14:textId="77777777" w:rsidR="00190BC7" w:rsidRDefault="00190BC7" w:rsidP="008473C1">
      <w:pPr>
        <w:pStyle w:val="FP"/>
        <w:rPr>
          <w:color w:val="0000FF"/>
        </w:rPr>
      </w:pPr>
      <w:proofErr w:type="spellStart"/>
      <w:r>
        <w:rPr>
          <w:color w:val="0000FF"/>
        </w:rPr>
        <w:t>CableLabs</w:t>
      </w:r>
      <w:proofErr w:type="spellEnd"/>
    </w:p>
    <w:p w14:paraId="02CA45ED" w14:textId="77777777" w:rsidR="00190BC7" w:rsidRDefault="00190BC7" w:rsidP="008473C1">
      <w:pPr>
        <w:pStyle w:val="FP"/>
        <w:rPr>
          <w:color w:val="0000FF"/>
        </w:rPr>
      </w:pPr>
      <w:r>
        <w:rPr>
          <w:color w:val="0000FF"/>
        </w:rPr>
        <w:t>CAICT</w:t>
      </w:r>
    </w:p>
    <w:p w14:paraId="24332559" w14:textId="77777777" w:rsidR="00190BC7" w:rsidRDefault="00190BC7" w:rsidP="008473C1">
      <w:pPr>
        <w:pStyle w:val="FP"/>
        <w:rPr>
          <w:color w:val="0000FF"/>
        </w:rPr>
      </w:pPr>
      <w:r>
        <w:rPr>
          <w:color w:val="0000FF"/>
        </w:rPr>
        <w:t>Canon</w:t>
      </w:r>
    </w:p>
    <w:p w14:paraId="1B33A014" w14:textId="77777777" w:rsidR="00190BC7" w:rsidRDefault="00190BC7" w:rsidP="008473C1">
      <w:pPr>
        <w:pStyle w:val="FP"/>
        <w:rPr>
          <w:color w:val="0000FF"/>
        </w:rPr>
      </w:pPr>
      <w:r>
        <w:rPr>
          <w:color w:val="0000FF"/>
        </w:rPr>
        <w:t>CATT</w:t>
      </w:r>
    </w:p>
    <w:p w14:paraId="20DFA76F" w14:textId="77777777" w:rsidR="00190BC7" w:rsidRDefault="00190BC7" w:rsidP="008473C1">
      <w:pPr>
        <w:pStyle w:val="FP"/>
        <w:rPr>
          <w:color w:val="0000FF"/>
        </w:rPr>
      </w:pPr>
      <w:r>
        <w:rPr>
          <w:color w:val="0000FF"/>
        </w:rPr>
        <w:t>Charter</w:t>
      </w:r>
    </w:p>
    <w:p w14:paraId="58957047" w14:textId="77777777" w:rsidR="00190BC7" w:rsidRDefault="00190BC7" w:rsidP="008473C1">
      <w:pPr>
        <w:pStyle w:val="FP"/>
        <w:rPr>
          <w:color w:val="0000FF"/>
        </w:rPr>
      </w:pPr>
      <w:r>
        <w:rPr>
          <w:color w:val="0000FF"/>
        </w:rPr>
        <w:t>China Mobile</w:t>
      </w:r>
    </w:p>
    <w:p w14:paraId="63261028" w14:textId="77777777" w:rsidR="00190BC7" w:rsidRDefault="00190BC7" w:rsidP="008473C1">
      <w:pPr>
        <w:pStyle w:val="FP"/>
        <w:rPr>
          <w:color w:val="0000FF"/>
        </w:rPr>
      </w:pPr>
      <w:r>
        <w:rPr>
          <w:color w:val="0000FF"/>
        </w:rPr>
        <w:t>China Telecom</w:t>
      </w:r>
    </w:p>
    <w:p w14:paraId="21488415" w14:textId="77777777" w:rsidR="00190BC7" w:rsidRDefault="00190BC7" w:rsidP="008473C1">
      <w:pPr>
        <w:pStyle w:val="FP"/>
        <w:rPr>
          <w:color w:val="0000FF"/>
        </w:rPr>
      </w:pPr>
      <w:r>
        <w:rPr>
          <w:color w:val="0000FF"/>
        </w:rPr>
        <w:t>China Unicom</w:t>
      </w:r>
    </w:p>
    <w:p w14:paraId="712199D7" w14:textId="77777777" w:rsidR="00190BC7" w:rsidRDefault="00190BC7" w:rsidP="008473C1">
      <w:pPr>
        <w:pStyle w:val="FP"/>
        <w:rPr>
          <w:color w:val="0000FF"/>
        </w:rPr>
      </w:pPr>
      <w:r>
        <w:rPr>
          <w:color w:val="0000FF"/>
        </w:rPr>
        <w:t>CMCC</w:t>
      </w:r>
    </w:p>
    <w:p w14:paraId="77EA2FED" w14:textId="77777777" w:rsidR="00190BC7" w:rsidRDefault="00190BC7" w:rsidP="008473C1">
      <w:pPr>
        <w:pStyle w:val="FP"/>
        <w:rPr>
          <w:color w:val="0000FF"/>
        </w:rPr>
      </w:pPr>
      <w:r>
        <w:rPr>
          <w:color w:val="0000FF"/>
        </w:rPr>
        <w:t>Comcast</w:t>
      </w:r>
    </w:p>
    <w:p w14:paraId="4D0A4979" w14:textId="77777777" w:rsidR="00190BC7" w:rsidRDefault="00190BC7" w:rsidP="008473C1">
      <w:pPr>
        <w:pStyle w:val="FP"/>
        <w:rPr>
          <w:color w:val="0000FF"/>
        </w:rPr>
      </w:pPr>
      <w:r>
        <w:rPr>
          <w:color w:val="0000FF"/>
        </w:rPr>
        <w:t>Deutsche Telekom</w:t>
      </w:r>
    </w:p>
    <w:p w14:paraId="1C5050A5" w14:textId="77777777" w:rsidR="00190BC7" w:rsidRDefault="00190BC7" w:rsidP="008473C1">
      <w:pPr>
        <w:pStyle w:val="FP"/>
        <w:rPr>
          <w:color w:val="0000FF"/>
        </w:rPr>
      </w:pPr>
      <w:r>
        <w:rPr>
          <w:color w:val="0000FF"/>
        </w:rPr>
        <w:t>DISH</w:t>
      </w:r>
    </w:p>
    <w:p w14:paraId="3C867D98" w14:textId="77777777" w:rsidR="00190BC7" w:rsidRDefault="00190BC7" w:rsidP="008473C1">
      <w:pPr>
        <w:pStyle w:val="FP"/>
        <w:rPr>
          <w:color w:val="0000FF"/>
        </w:rPr>
      </w:pPr>
      <w:r>
        <w:rPr>
          <w:color w:val="0000FF"/>
        </w:rPr>
        <w:t>DOCOMO</w:t>
      </w:r>
    </w:p>
    <w:p w14:paraId="540CB004" w14:textId="77777777" w:rsidR="00190BC7" w:rsidRDefault="00190BC7" w:rsidP="008473C1">
      <w:pPr>
        <w:pStyle w:val="FP"/>
        <w:rPr>
          <w:color w:val="0000FF"/>
        </w:rPr>
      </w:pPr>
      <w:r>
        <w:rPr>
          <w:color w:val="0000FF"/>
        </w:rPr>
        <w:t>Ericsson</w:t>
      </w:r>
    </w:p>
    <w:p w14:paraId="1C4EAAC3" w14:textId="77777777" w:rsidR="00190BC7" w:rsidRDefault="00190BC7" w:rsidP="008473C1">
      <w:pPr>
        <w:pStyle w:val="FP"/>
        <w:rPr>
          <w:color w:val="0000FF"/>
        </w:rPr>
      </w:pPr>
      <w:r>
        <w:rPr>
          <w:color w:val="0000FF"/>
        </w:rPr>
        <w:t>ETRI</w:t>
      </w:r>
    </w:p>
    <w:p w14:paraId="58198EA5" w14:textId="77777777" w:rsidR="00190BC7" w:rsidRDefault="00190BC7" w:rsidP="008473C1">
      <w:pPr>
        <w:pStyle w:val="FP"/>
        <w:rPr>
          <w:color w:val="0000FF"/>
        </w:rPr>
      </w:pPr>
      <w:r>
        <w:rPr>
          <w:color w:val="0000FF"/>
        </w:rPr>
        <w:t>FirstNet</w:t>
      </w:r>
    </w:p>
    <w:p w14:paraId="0994D7CB" w14:textId="77777777" w:rsidR="00190BC7" w:rsidRPr="00190BC7" w:rsidRDefault="00190BC7" w:rsidP="008473C1">
      <w:pPr>
        <w:pStyle w:val="FP"/>
        <w:rPr>
          <w:color w:val="0000FF"/>
          <w:lang w:val="fr-FR"/>
        </w:rPr>
      </w:pPr>
      <w:r w:rsidRPr="00190BC7">
        <w:rPr>
          <w:color w:val="0000FF"/>
          <w:lang w:val="fr-FR"/>
        </w:rPr>
        <w:t>Fujitsu</w:t>
      </w:r>
    </w:p>
    <w:p w14:paraId="34755169" w14:textId="77777777" w:rsidR="00190BC7" w:rsidRPr="00190BC7" w:rsidRDefault="00190BC7" w:rsidP="008473C1">
      <w:pPr>
        <w:pStyle w:val="FP"/>
        <w:rPr>
          <w:color w:val="0000FF"/>
          <w:lang w:val="fr-FR"/>
        </w:rPr>
      </w:pPr>
      <w:proofErr w:type="spellStart"/>
      <w:r w:rsidRPr="00190BC7">
        <w:rPr>
          <w:color w:val="0000FF"/>
          <w:lang w:val="fr-FR"/>
        </w:rPr>
        <w:t>Futurewei</w:t>
      </w:r>
      <w:proofErr w:type="spellEnd"/>
    </w:p>
    <w:p w14:paraId="6E2F1421" w14:textId="77777777" w:rsidR="00190BC7" w:rsidRPr="00190BC7" w:rsidRDefault="00190BC7" w:rsidP="008473C1">
      <w:pPr>
        <w:pStyle w:val="FP"/>
        <w:rPr>
          <w:color w:val="0000FF"/>
          <w:lang w:val="fr-FR"/>
        </w:rPr>
      </w:pPr>
      <w:r w:rsidRPr="00190BC7">
        <w:rPr>
          <w:color w:val="0000FF"/>
          <w:lang w:val="fr-FR"/>
        </w:rPr>
        <w:t>Huawei</w:t>
      </w:r>
    </w:p>
    <w:p w14:paraId="4BA742E4" w14:textId="77777777" w:rsidR="00190BC7" w:rsidRPr="00190BC7" w:rsidRDefault="00190BC7" w:rsidP="008473C1">
      <w:pPr>
        <w:pStyle w:val="FP"/>
        <w:rPr>
          <w:color w:val="0000FF"/>
          <w:lang w:val="fr-FR"/>
        </w:rPr>
      </w:pPr>
      <w:proofErr w:type="spellStart"/>
      <w:r w:rsidRPr="00190BC7">
        <w:rPr>
          <w:color w:val="0000FF"/>
          <w:lang w:val="fr-FR"/>
        </w:rPr>
        <w:t>Inspur</w:t>
      </w:r>
      <w:proofErr w:type="spellEnd"/>
    </w:p>
    <w:p w14:paraId="179D43C0" w14:textId="77777777" w:rsidR="00190BC7" w:rsidRPr="00190BC7" w:rsidRDefault="00190BC7" w:rsidP="008473C1">
      <w:pPr>
        <w:pStyle w:val="FP"/>
        <w:rPr>
          <w:color w:val="0000FF"/>
          <w:lang w:val="fr-FR"/>
        </w:rPr>
      </w:pPr>
      <w:proofErr w:type="spellStart"/>
      <w:r w:rsidRPr="00190BC7">
        <w:rPr>
          <w:color w:val="0000FF"/>
          <w:lang w:val="fr-FR"/>
        </w:rPr>
        <w:t>Inspur</w:t>
      </w:r>
      <w:proofErr w:type="spellEnd"/>
    </w:p>
    <w:p w14:paraId="44FE5C5E" w14:textId="77777777" w:rsidR="00190BC7" w:rsidRPr="00190BC7" w:rsidRDefault="00190BC7" w:rsidP="008473C1">
      <w:pPr>
        <w:pStyle w:val="FP"/>
        <w:rPr>
          <w:color w:val="0000FF"/>
          <w:lang w:val="fr-FR"/>
        </w:rPr>
      </w:pPr>
      <w:r w:rsidRPr="00190BC7">
        <w:rPr>
          <w:color w:val="0000FF"/>
          <w:lang w:val="fr-FR"/>
        </w:rPr>
        <w:t>Intel</w:t>
      </w:r>
    </w:p>
    <w:p w14:paraId="0F6ACFD1" w14:textId="77777777" w:rsidR="00190BC7" w:rsidRPr="00190BC7" w:rsidRDefault="00190BC7" w:rsidP="008473C1">
      <w:pPr>
        <w:pStyle w:val="FP"/>
        <w:rPr>
          <w:color w:val="0000FF"/>
          <w:lang w:val="fr-FR"/>
        </w:rPr>
      </w:pPr>
      <w:proofErr w:type="spellStart"/>
      <w:r w:rsidRPr="00190BC7">
        <w:rPr>
          <w:color w:val="0000FF"/>
          <w:lang w:val="fr-FR"/>
        </w:rPr>
        <w:t>InterDigital</w:t>
      </w:r>
      <w:proofErr w:type="spellEnd"/>
    </w:p>
    <w:p w14:paraId="681D6962" w14:textId="77777777" w:rsidR="00190BC7" w:rsidRPr="00190BC7" w:rsidRDefault="00190BC7" w:rsidP="008473C1">
      <w:pPr>
        <w:pStyle w:val="FP"/>
        <w:rPr>
          <w:color w:val="0000FF"/>
          <w:lang w:val="fr-FR"/>
        </w:rPr>
      </w:pPr>
      <w:r w:rsidRPr="00190BC7">
        <w:rPr>
          <w:color w:val="0000FF"/>
          <w:lang w:val="fr-FR"/>
        </w:rPr>
        <w:t>KDDI</w:t>
      </w:r>
    </w:p>
    <w:p w14:paraId="5A135410" w14:textId="77777777" w:rsidR="00190BC7" w:rsidRPr="00190BC7" w:rsidRDefault="00190BC7" w:rsidP="008473C1">
      <w:pPr>
        <w:pStyle w:val="FP"/>
        <w:rPr>
          <w:color w:val="0000FF"/>
          <w:lang w:val="fr-FR"/>
        </w:rPr>
      </w:pPr>
      <w:r w:rsidRPr="00190BC7">
        <w:rPr>
          <w:color w:val="0000FF"/>
          <w:lang w:val="fr-FR"/>
        </w:rPr>
        <w:t>Kyocera</w:t>
      </w:r>
    </w:p>
    <w:p w14:paraId="5E5FE226" w14:textId="77777777" w:rsidR="00190BC7" w:rsidRPr="00190BC7" w:rsidRDefault="00190BC7" w:rsidP="008473C1">
      <w:pPr>
        <w:pStyle w:val="FP"/>
        <w:rPr>
          <w:color w:val="0000FF"/>
          <w:lang w:val="fr-FR"/>
        </w:rPr>
      </w:pPr>
      <w:r w:rsidRPr="00190BC7">
        <w:rPr>
          <w:color w:val="0000FF"/>
          <w:lang w:val="fr-FR"/>
        </w:rPr>
        <w:t>Lenovo</w:t>
      </w:r>
    </w:p>
    <w:p w14:paraId="32D47A8C" w14:textId="77777777" w:rsidR="00190BC7" w:rsidRPr="00190BC7" w:rsidRDefault="00190BC7" w:rsidP="008473C1">
      <w:pPr>
        <w:pStyle w:val="FP"/>
        <w:rPr>
          <w:color w:val="0000FF"/>
          <w:lang w:val="fr-FR"/>
        </w:rPr>
      </w:pPr>
      <w:r w:rsidRPr="00190BC7">
        <w:rPr>
          <w:color w:val="0000FF"/>
          <w:lang w:val="fr-FR"/>
        </w:rPr>
        <w:t xml:space="preserve">LG </w:t>
      </w:r>
      <w:proofErr w:type="spellStart"/>
      <w:r w:rsidRPr="00190BC7">
        <w:rPr>
          <w:color w:val="0000FF"/>
          <w:lang w:val="fr-FR"/>
        </w:rPr>
        <w:t>Uplus</w:t>
      </w:r>
      <w:proofErr w:type="spellEnd"/>
    </w:p>
    <w:p w14:paraId="449C6311" w14:textId="77777777" w:rsidR="00190BC7" w:rsidRPr="00190BC7" w:rsidRDefault="00190BC7" w:rsidP="008473C1">
      <w:pPr>
        <w:pStyle w:val="FP"/>
        <w:rPr>
          <w:color w:val="0000FF"/>
          <w:lang w:val="fr-FR"/>
        </w:rPr>
      </w:pPr>
      <w:r w:rsidRPr="00190BC7">
        <w:rPr>
          <w:color w:val="0000FF"/>
          <w:lang w:val="fr-FR"/>
        </w:rPr>
        <w:t>LGE</w:t>
      </w:r>
    </w:p>
    <w:p w14:paraId="70B947D4" w14:textId="77777777" w:rsidR="00190BC7" w:rsidRPr="00190BC7" w:rsidRDefault="00190BC7" w:rsidP="008473C1">
      <w:pPr>
        <w:pStyle w:val="FP"/>
        <w:rPr>
          <w:color w:val="0000FF"/>
          <w:lang w:val="fr-FR"/>
        </w:rPr>
      </w:pPr>
      <w:r w:rsidRPr="00190BC7">
        <w:rPr>
          <w:color w:val="0000FF"/>
          <w:lang w:val="fr-FR"/>
        </w:rPr>
        <w:t>MITRE</w:t>
      </w:r>
    </w:p>
    <w:p w14:paraId="60B485F5" w14:textId="77777777" w:rsidR="00190BC7" w:rsidRDefault="00190BC7" w:rsidP="008473C1">
      <w:pPr>
        <w:pStyle w:val="FP"/>
        <w:rPr>
          <w:color w:val="0000FF"/>
        </w:rPr>
      </w:pPr>
      <w:r>
        <w:rPr>
          <w:color w:val="0000FF"/>
        </w:rPr>
        <w:t>Motorola</w:t>
      </w:r>
    </w:p>
    <w:p w14:paraId="497B6A9C" w14:textId="77777777" w:rsidR="00190BC7" w:rsidRDefault="00190BC7" w:rsidP="008473C1">
      <w:pPr>
        <w:pStyle w:val="FP"/>
        <w:rPr>
          <w:color w:val="0000FF"/>
        </w:rPr>
      </w:pPr>
      <w:r>
        <w:rPr>
          <w:color w:val="0000FF"/>
        </w:rPr>
        <w:t>NEC</w:t>
      </w:r>
    </w:p>
    <w:p w14:paraId="3ED10AF5" w14:textId="77777777" w:rsidR="00190BC7" w:rsidRDefault="00190BC7" w:rsidP="008473C1">
      <w:pPr>
        <w:pStyle w:val="FP"/>
        <w:rPr>
          <w:color w:val="0000FF"/>
        </w:rPr>
      </w:pPr>
      <w:r>
        <w:rPr>
          <w:color w:val="0000FF"/>
        </w:rPr>
        <w:t>NICT</w:t>
      </w:r>
    </w:p>
    <w:p w14:paraId="74C671FD" w14:textId="77777777" w:rsidR="00190BC7" w:rsidRDefault="00190BC7" w:rsidP="008473C1">
      <w:pPr>
        <w:pStyle w:val="FP"/>
        <w:rPr>
          <w:color w:val="0000FF"/>
        </w:rPr>
      </w:pPr>
      <w:r>
        <w:rPr>
          <w:color w:val="0000FF"/>
        </w:rPr>
        <w:t>Nokia</w:t>
      </w:r>
    </w:p>
    <w:p w14:paraId="0CCF968B" w14:textId="77777777" w:rsidR="00190BC7" w:rsidRDefault="00190BC7" w:rsidP="008473C1">
      <w:pPr>
        <w:pStyle w:val="FP"/>
        <w:rPr>
          <w:color w:val="0000FF"/>
        </w:rPr>
      </w:pPr>
      <w:r>
        <w:rPr>
          <w:color w:val="0000FF"/>
        </w:rPr>
        <w:t>NTT DOCOMO</w:t>
      </w:r>
    </w:p>
    <w:p w14:paraId="2AB7B80B" w14:textId="77777777" w:rsidR="00190BC7" w:rsidRDefault="00190BC7" w:rsidP="008473C1">
      <w:pPr>
        <w:pStyle w:val="FP"/>
        <w:rPr>
          <w:color w:val="0000FF"/>
        </w:rPr>
      </w:pPr>
      <w:r>
        <w:rPr>
          <w:color w:val="0000FF"/>
        </w:rPr>
        <w:t>OPPO</w:t>
      </w:r>
    </w:p>
    <w:p w14:paraId="0BC9F9C3" w14:textId="77777777" w:rsidR="00190BC7" w:rsidRDefault="00190BC7" w:rsidP="008473C1">
      <w:pPr>
        <w:pStyle w:val="FP"/>
        <w:rPr>
          <w:color w:val="0000FF"/>
        </w:rPr>
      </w:pPr>
      <w:r>
        <w:rPr>
          <w:color w:val="0000FF"/>
        </w:rPr>
        <w:t>Orange</w:t>
      </w:r>
    </w:p>
    <w:p w14:paraId="58776A14" w14:textId="77777777" w:rsidR="00190BC7" w:rsidRDefault="00190BC7" w:rsidP="008473C1">
      <w:pPr>
        <w:pStyle w:val="FP"/>
        <w:rPr>
          <w:color w:val="0000FF"/>
        </w:rPr>
      </w:pPr>
      <w:r>
        <w:rPr>
          <w:color w:val="0000FF"/>
        </w:rPr>
        <w:t>OTD</w:t>
      </w:r>
    </w:p>
    <w:p w14:paraId="00EFD6C2" w14:textId="77777777" w:rsidR="00190BC7" w:rsidRDefault="00190BC7" w:rsidP="008473C1">
      <w:pPr>
        <w:pStyle w:val="FP"/>
        <w:rPr>
          <w:color w:val="0000FF"/>
        </w:rPr>
      </w:pPr>
      <w:proofErr w:type="spellStart"/>
      <w:r>
        <w:rPr>
          <w:color w:val="0000FF"/>
        </w:rPr>
        <w:t>Ouerdia</w:t>
      </w:r>
      <w:proofErr w:type="spellEnd"/>
    </w:p>
    <w:p w14:paraId="23987CF0" w14:textId="77777777" w:rsidR="00190BC7" w:rsidRDefault="00190BC7" w:rsidP="008473C1">
      <w:pPr>
        <w:pStyle w:val="FP"/>
        <w:rPr>
          <w:color w:val="0000FF"/>
        </w:rPr>
      </w:pPr>
      <w:proofErr w:type="spellStart"/>
      <w:r>
        <w:rPr>
          <w:color w:val="0000FF"/>
        </w:rPr>
        <w:t>Peraton</w:t>
      </w:r>
      <w:proofErr w:type="spellEnd"/>
      <w:r>
        <w:rPr>
          <w:color w:val="0000FF"/>
        </w:rPr>
        <w:t xml:space="preserve"> Labs</w:t>
      </w:r>
    </w:p>
    <w:p w14:paraId="4108E5D6" w14:textId="77777777" w:rsidR="00190BC7" w:rsidRPr="00190BC7" w:rsidRDefault="00190BC7" w:rsidP="008473C1">
      <w:pPr>
        <w:pStyle w:val="FP"/>
        <w:rPr>
          <w:color w:val="0000FF"/>
          <w:lang w:val="fr-FR"/>
        </w:rPr>
      </w:pPr>
      <w:r w:rsidRPr="00190BC7">
        <w:rPr>
          <w:color w:val="0000FF"/>
          <w:lang w:val="fr-FR"/>
        </w:rPr>
        <w:t>Philips</w:t>
      </w:r>
    </w:p>
    <w:p w14:paraId="229E13AE" w14:textId="77777777" w:rsidR="00190BC7" w:rsidRPr="00190BC7" w:rsidRDefault="00190BC7" w:rsidP="008473C1">
      <w:pPr>
        <w:pStyle w:val="FP"/>
        <w:rPr>
          <w:color w:val="0000FF"/>
          <w:lang w:val="fr-FR"/>
        </w:rPr>
      </w:pPr>
      <w:r w:rsidRPr="00190BC7">
        <w:rPr>
          <w:color w:val="0000FF"/>
          <w:lang w:val="fr-FR"/>
        </w:rPr>
        <w:t>Qualcomm</w:t>
      </w:r>
    </w:p>
    <w:p w14:paraId="4A96B5A9" w14:textId="77777777" w:rsidR="00190BC7" w:rsidRPr="00190BC7" w:rsidRDefault="00190BC7" w:rsidP="008473C1">
      <w:pPr>
        <w:pStyle w:val="FP"/>
        <w:rPr>
          <w:color w:val="0000FF"/>
          <w:lang w:val="fr-FR"/>
        </w:rPr>
      </w:pPr>
      <w:proofErr w:type="spellStart"/>
      <w:r w:rsidRPr="00190BC7">
        <w:rPr>
          <w:color w:val="0000FF"/>
          <w:lang w:val="fr-FR"/>
        </w:rPr>
        <w:t>Rakuten</w:t>
      </w:r>
      <w:proofErr w:type="spellEnd"/>
      <w:r w:rsidRPr="00190BC7">
        <w:rPr>
          <w:color w:val="0000FF"/>
          <w:lang w:val="fr-FR"/>
        </w:rPr>
        <w:t xml:space="preserve"> Mobile</w:t>
      </w:r>
    </w:p>
    <w:p w14:paraId="7F35E0E2" w14:textId="77777777" w:rsidR="00190BC7" w:rsidRPr="00190BC7" w:rsidRDefault="00190BC7" w:rsidP="008473C1">
      <w:pPr>
        <w:pStyle w:val="FP"/>
        <w:rPr>
          <w:color w:val="0000FF"/>
          <w:lang w:val="fr-FR"/>
        </w:rPr>
      </w:pPr>
      <w:r w:rsidRPr="00190BC7">
        <w:rPr>
          <w:color w:val="0000FF"/>
          <w:lang w:val="fr-FR"/>
        </w:rPr>
        <w:t>Samsung</w:t>
      </w:r>
    </w:p>
    <w:p w14:paraId="366157DD" w14:textId="77777777" w:rsidR="00190BC7" w:rsidRPr="00190BC7" w:rsidRDefault="00190BC7" w:rsidP="008473C1">
      <w:pPr>
        <w:pStyle w:val="FP"/>
        <w:rPr>
          <w:color w:val="0000FF"/>
          <w:lang w:val="fr-FR"/>
        </w:rPr>
      </w:pPr>
      <w:r w:rsidRPr="00190BC7">
        <w:rPr>
          <w:color w:val="0000FF"/>
          <w:lang w:val="fr-FR"/>
        </w:rPr>
        <w:t>Siemens</w:t>
      </w:r>
    </w:p>
    <w:p w14:paraId="42129447" w14:textId="77777777" w:rsidR="00190BC7" w:rsidRPr="00190BC7" w:rsidRDefault="00190BC7" w:rsidP="008473C1">
      <w:pPr>
        <w:pStyle w:val="FP"/>
        <w:rPr>
          <w:color w:val="0000FF"/>
          <w:lang w:val="fr-FR"/>
        </w:rPr>
      </w:pPr>
      <w:r w:rsidRPr="00190BC7">
        <w:rPr>
          <w:color w:val="0000FF"/>
          <w:lang w:val="fr-FR"/>
        </w:rPr>
        <w:t>Sony</w:t>
      </w:r>
    </w:p>
    <w:p w14:paraId="722CDFFF" w14:textId="77777777" w:rsidR="00190BC7" w:rsidRPr="00190BC7" w:rsidRDefault="00190BC7" w:rsidP="008473C1">
      <w:pPr>
        <w:pStyle w:val="FP"/>
        <w:rPr>
          <w:color w:val="0000FF"/>
          <w:lang w:val="fr-FR"/>
        </w:rPr>
      </w:pPr>
      <w:proofErr w:type="spellStart"/>
      <w:r w:rsidRPr="00190BC7">
        <w:rPr>
          <w:color w:val="0000FF"/>
          <w:lang w:val="fr-FR"/>
        </w:rPr>
        <w:t>SyncTechno</w:t>
      </w:r>
      <w:proofErr w:type="spellEnd"/>
    </w:p>
    <w:p w14:paraId="3BE0B357" w14:textId="77777777" w:rsidR="00190BC7" w:rsidRPr="00190BC7" w:rsidRDefault="00190BC7" w:rsidP="008473C1">
      <w:pPr>
        <w:pStyle w:val="FP"/>
        <w:rPr>
          <w:color w:val="0000FF"/>
          <w:lang w:val="fr-FR"/>
        </w:rPr>
      </w:pPr>
      <w:proofErr w:type="spellStart"/>
      <w:r w:rsidRPr="00190BC7">
        <w:rPr>
          <w:color w:val="0000FF"/>
          <w:lang w:val="fr-FR"/>
        </w:rPr>
        <w:t>Tencent</w:t>
      </w:r>
      <w:proofErr w:type="spellEnd"/>
    </w:p>
    <w:p w14:paraId="402F848F" w14:textId="77777777" w:rsidR="00190BC7" w:rsidRPr="00190BC7" w:rsidRDefault="00190BC7" w:rsidP="008473C1">
      <w:pPr>
        <w:pStyle w:val="FP"/>
        <w:rPr>
          <w:color w:val="0000FF"/>
          <w:lang w:val="fr-FR"/>
        </w:rPr>
      </w:pPr>
      <w:r w:rsidRPr="00190BC7">
        <w:rPr>
          <w:color w:val="0000FF"/>
          <w:lang w:val="fr-FR"/>
        </w:rPr>
        <w:t>Thales</w:t>
      </w:r>
    </w:p>
    <w:p w14:paraId="043BD6ED" w14:textId="77777777" w:rsidR="00190BC7" w:rsidRPr="00190BC7" w:rsidRDefault="00190BC7" w:rsidP="008473C1">
      <w:pPr>
        <w:pStyle w:val="FP"/>
        <w:rPr>
          <w:color w:val="0000FF"/>
          <w:lang w:val="fr-FR"/>
        </w:rPr>
      </w:pPr>
      <w:r w:rsidRPr="00190BC7">
        <w:rPr>
          <w:color w:val="0000FF"/>
          <w:lang w:val="fr-FR"/>
        </w:rPr>
        <w:t>T-Mobile USA</w:t>
      </w:r>
    </w:p>
    <w:p w14:paraId="5036BE24" w14:textId="77777777" w:rsidR="00190BC7" w:rsidRDefault="00190BC7" w:rsidP="008473C1">
      <w:pPr>
        <w:pStyle w:val="FP"/>
        <w:rPr>
          <w:color w:val="0000FF"/>
        </w:rPr>
      </w:pPr>
      <w:r>
        <w:rPr>
          <w:color w:val="0000FF"/>
        </w:rPr>
        <w:t>Verizon</w:t>
      </w:r>
    </w:p>
    <w:p w14:paraId="4C098B45" w14:textId="77777777" w:rsidR="00190BC7" w:rsidRDefault="00190BC7" w:rsidP="008473C1">
      <w:pPr>
        <w:pStyle w:val="FP"/>
        <w:rPr>
          <w:color w:val="0000FF"/>
        </w:rPr>
      </w:pPr>
      <w:r>
        <w:rPr>
          <w:color w:val="0000FF"/>
        </w:rPr>
        <w:lastRenderedPageBreak/>
        <w:t>vivo</w:t>
      </w:r>
    </w:p>
    <w:p w14:paraId="56B9B5E2" w14:textId="77777777" w:rsidR="00190BC7" w:rsidRDefault="00190BC7" w:rsidP="008473C1">
      <w:pPr>
        <w:pStyle w:val="FP"/>
        <w:rPr>
          <w:color w:val="0000FF"/>
        </w:rPr>
      </w:pPr>
      <w:r>
        <w:rPr>
          <w:color w:val="0000FF"/>
        </w:rPr>
        <w:t>Vodafone</w:t>
      </w:r>
    </w:p>
    <w:p w14:paraId="2BF696DB" w14:textId="77777777" w:rsidR="00190BC7" w:rsidRDefault="00190BC7" w:rsidP="008473C1">
      <w:pPr>
        <w:pStyle w:val="FP"/>
        <w:rPr>
          <w:color w:val="0000FF"/>
        </w:rPr>
      </w:pPr>
      <w:r>
        <w:rPr>
          <w:color w:val="0000FF"/>
        </w:rPr>
        <w:t>Volkswagen AG</w:t>
      </w:r>
    </w:p>
    <w:p w14:paraId="76D4990E" w14:textId="0BEDA676" w:rsidR="00F00347" w:rsidRPr="00724D6A" w:rsidRDefault="00190BC7"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4A32AB98"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FC3E14" w:rsidRPr="00FC3E14">
        <w:t xml:space="preserve"> </w:t>
      </w:r>
      <w:r w:rsidR="00FC3E14">
        <w:t>items marked as "For CC#4"</w:t>
      </w:r>
      <w:r w:rsidR="00FC3E14" w:rsidRPr="00FC3E14">
        <w:t xml:space="preserve"> </w:t>
      </w:r>
      <w:r w:rsidR="00FC3E14">
        <w:t>and if time permits items marked as "For CC#4/CC#5" in combined notes</w:t>
      </w:r>
    </w:p>
    <w:p w14:paraId="3ECCBA75" w14:textId="77777777" w:rsidR="00FC3E14" w:rsidRDefault="00FC3E14" w:rsidP="00FC3E14">
      <w:r>
        <w:t>Please note no late revision (provided after revision deadline #2) will be considered, except for LS OUT and associated CRs. Only minor updates on top of revision provided before revision deadline #2 can be considered if there is consensus. Please try to reach a consensus before CC#4 as there will be very limited time for the discussion during the CC.</w:t>
      </w:r>
    </w:p>
    <w:p w14:paraId="5AF8FAE7" w14:textId="77777777" w:rsidR="00FC3E14" w:rsidRDefault="00FC3E14" w:rsidP="00FC3E14">
      <w:r>
        <w:t xml:space="preserve">For LS OUT and associated CRs please upload the latest revisions and/or </w:t>
      </w:r>
      <w:proofErr w:type="spellStart"/>
      <w:r>
        <w:t>SoH</w:t>
      </w:r>
      <w:proofErr w:type="spellEnd"/>
      <w:r>
        <w:t xml:space="preserve"> questions in CC#4 folder: </w:t>
      </w:r>
      <w:hyperlink r:id="rId8" w:history="1">
        <w:r w:rsidRPr="0062327E">
          <w:rPr>
            <w:rStyle w:val="Hyperlink"/>
          </w:rPr>
          <w:t>https://www.3gpp.org/ftp/tsg_sa/WG2_Arch/TSGS2_149E_Electronic_2022-02/INBOX/CCs/CC%234_2022-02-24_1330UTC</w:t>
        </w:r>
      </w:hyperlink>
    </w:p>
    <w:p w14:paraId="753D427C" w14:textId="0E484169" w:rsidR="00724D6A" w:rsidRDefault="00724D6A" w:rsidP="00676894"/>
    <w:p w14:paraId="48963452" w14:textId="77777777" w:rsidR="00FC3E14" w:rsidRDefault="00FC3E14" w:rsidP="004F3641"/>
    <w:p w14:paraId="5DDF70BE" w14:textId="2E905CCC" w:rsidR="00FC3E14" w:rsidRDefault="00FC3E14" w:rsidP="00FC3E14">
      <w:pPr>
        <w:pStyle w:val="Heading1"/>
      </w:pPr>
      <w:r>
        <w:t>1.</w:t>
      </w:r>
      <w:r>
        <w:tab/>
        <w:t>Discuss items marked as "For CC#4" and if time permits items marked as "For CC#4/CC#5" in combined notes</w:t>
      </w:r>
    </w:p>
    <w:p w14:paraId="0F5F1391" w14:textId="5E6A690D" w:rsidR="00FC3E14" w:rsidRDefault="005B48CA" w:rsidP="004F3641">
      <w:hyperlink r:id="rId9" w:history="1">
        <w:r w:rsidR="00FC3E14" w:rsidRPr="0062327E">
          <w:rPr>
            <w:rStyle w:val="Hyperlink"/>
          </w:rPr>
          <w:t>https://www.3gpp.org/ftp/tsg_sa/WG2_Arch/TSGS2_149E_Electronic_2022-02/INBOX/Chair_Notes/ChairNotes_Combined_AI%238.X_9.X_10.X-02-23-2200.doc</w:t>
        </w:r>
      </w:hyperlink>
    </w:p>
    <w:p w14:paraId="1D195B08" w14:textId="7344D71F" w:rsidR="00FC3E14" w:rsidRDefault="00FC3E14" w:rsidP="004F3641"/>
    <w:p w14:paraId="6398C53E" w14:textId="77777777" w:rsidR="00771372" w:rsidRDefault="00771372" w:rsidP="00771372">
      <w:pPr>
        <w:pBdr>
          <w:top w:val="single" w:sz="4" w:space="1" w:color="auto"/>
        </w:pBdr>
      </w:pPr>
      <w:r>
        <w:rPr>
          <w:color w:val="0000FF"/>
        </w:rPr>
        <w:t>TD S2</w:t>
      </w:r>
      <w:r>
        <w:rPr>
          <w:color w:val="0000FF"/>
        </w:rPr>
        <w:noBreakHyphen/>
        <w:t>2201697</w:t>
      </w:r>
      <w:r>
        <w:t xml:space="preserve"> (CR) 23.501 CR3470R1: DN-AAA server selection when the DCS is not involved during primary authentication (Source: Intel, Ericsson)</w:t>
      </w:r>
    </w:p>
    <w:p w14:paraId="76D3CD1D" w14:textId="77777777" w:rsidR="00771372" w:rsidRPr="00FC3E14" w:rsidRDefault="00771372" w:rsidP="00771372">
      <w:pPr>
        <w:pStyle w:val="FP"/>
        <w:keepNext/>
        <w:rPr>
          <w:b/>
          <w:bCs/>
          <w:i/>
          <w:iCs/>
        </w:rPr>
      </w:pPr>
      <w:r w:rsidRPr="00FC3E14">
        <w:rPr>
          <w:b/>
          <w:bCs/>
          <w:i/>
          <w:iCs/>
        </w:rPr>
        <w:t>e-mail comments:</w:t>
      </w:r>
    </w:p>
    <w:p w14:paraId="3670B976" w14:textId="77777777" w:rsidR="00771372" w:rsidRPr="00620BAB" w:rsidRDefault="00771372" w:rsidP="00771372">
      <w:pPr>
        <w:pStyle w:val="FP"/>
        <w:keepNext/>
        <w:rPr>
          <w:i/>
          <w:iCs/>
        </w:rPr>
      </w:pPr>
    </w:p>
    <w:p w14:paraId="1D87BB50" w14:textId="77777777" w:rsidR="00771372" w:rsidRPr="00DA12F6" w:rsidRDefault="00771372" w:rsidP="00771372">
      <w:pPr>
        <w:keepNext/>
        <w:rPr>
          <w:rFonts w:cs="Arial"/>
          <w:b/>
        </w:rPr>
      </w:pPr>
      <w:r w:rsidRPr="00DA12F6">
        <w:rPr>
          <w:rFonts w:cs="Arial"/>
          <w:b/>
        </w:rPr>
        <w:t>Discussion and conclusion:</w:t>
      </w:r>
    </w:p>
    <w:p w14:paraId="7B299E90" w14:textId="426F3544" w:rsidR="00771372" w:rsidRDefault="00B06E45" w:rsidP="00771372">
      <w:r>
        <w:t xml:space="preserve">Revision of </w:t>
      </w:r>
      <w:r w:rsidRPr="00B06E45">
        <w:rPr>
          <w:color w:val="0000FF"/>
        </w:rPr>
        <w:t>S2-2200176r06</w:t>
      </w:r>
      <w:r>
        <w:t xml:space="preserve">. </w:t>
      </w:r>
      <w:r w:rsidR="00771372">
        <w:t>It was confirmed to use r06 as a basis for this revision.</w:t>
      </w:r>
      <w:r w:rsidRPr="00B06E45">
        <w:rPr>
          <w:color w:val="0000FF"/>
        </w:rPr>
        <w:t xml:space="preserve"> </w:t>
      </w:r>
      <w:r>
        <w:rPr>
          <w:color w:val="0000FF"/>
        </w:rPr>
        <w:t>S2</w:t>
      </w:r>
      <w:r>
        <w:rPr>
          <w:color w:val="0000FF"/>
        </w:rPr>
        <w:noBreakHyphen/>
        <w:t>2201697</w:t>
      </w:r>
      <w:r>
        <w:t xml:space="preserve"> was </w:t>
      </w:r>
      <w:r w:rsidRPr="00C3284B">
        <w:rPr>
          <w:color w:val="FF0000"/>
          <w:lang w:eastAsia="en-US"/>
        </w:rPr>
        <w:t>approved</w:t>
      </w:r>
      <w:r>
        <w:t>.</w:t>
      </w:r>
    </w:p>
    <w:p w14:paraId="3F5B53A3" w14:textId="125C555C" w:rsidR="00B06E45" w:rsidRPr="00DE45CB" w:rsidRDefault="00DE45CB" w:rsidP="00771372">
      <w:pPr>
        <w:rPr>
          <w:b/>
          <w:bCs/>
          <w:color w:val="FF0000"/>
        </w:rPr>
      </w:pPr>
      <w:r w:rsidRPr="00DE45CB">
        <w:rPr>
          <w:b/>
          <w:bCs/>
          <w:color w:val="FF0000"/>
        </w:rPr>
        <w:t>Ericsson asked for the following to be recorded:</w:t>
      </w:r>
    </w:p>
    <w:p w14:paraId="7B435C3F" w14:textId="4AF46417" w:rsidR="00DE45CB" w:rsidRPr="00DE45CB" w:rsidRDefault="00DE45CB" w:rsidP="00771372">
      <w:pPr>
        <w:rPr>
          <w:color w:val="FF0000"/>
        </w:rPr>
      </w:pPr>
      <w:r w:rsidRPr="00DE45CB">
        <w:rPr>
          <w:color w:val="FF0000"/>
        </w:rPr>
        <w:t xml:space="preserve">Ericsson is ok with approving </w:t>
      </w:r>
      <w:r w:rsidRPr="00DE45CB">
        <w:rPr>
          <w:color w:val="0000FF"/>
        </w:rPr>
        <w:t>S2-2200176r06</w:t>
      </w:r>
      <w:r w:rsidRPr="00DE45CB">
        <w:rPr>
          <w:color w:val="FF0000"/>
        </w:rPr>
        <w:t>, but expressed concerns on the statement of using different S-NSSAI/DNNs and will propose to revisit that at the next meeting when addressing the SA</w:t>
      </w:r>
      <w:r>
        <w:rPr>
          <w:color w:val="FF0000"/>
        </w:rPr>
        <w:t> WG</w:t>
      </w:r>
      <w:r w:rsidRPr="00DE45CB">
        <w:rPr>
          <w:color w:val="FF0000"/>
        </w:rPr>
        <w:t>3 outcome.</w:t>
      </w:r>
    </w:p>
    <w:p w14:paraId="43DCDCA2" w14:textId="77777777" w:rsidR="00DE45CB" w:rsidRPr="00B06E45" w:rsidRDefault="00DE45CB" w:rsidP="00771372"/>
    <w:p w14:paraId="7F7D9F88" w14:textId="77777777" w:rsidR="00771372" w:rsidRDefault="00771372" w:rsidP="00771372">
      <w:pPr>
        <w:pBdr>
          <w:top w:val="single" w:sz="4" w:space="1" w:color="auto"/>
        </w:pBdr>
      </w:pPr>
      <w:r>
        <w:rPr>
          <w:color w:val="0000FF"/>
        </w:rPr>
        <w:t>TD S2</w:t>
      </w:r>
      <w:r>
        <w:rPr>
          <w:color w:val="0000FF"/>
        </w:rPr>
        <w:noBreakHyphen/>
        <w:t>2200177</w:t>
      </w:r>
      <w:r>
        <w:t xml:space="preserve"> (CR) 23.502 CR3323: DN-AAA server selection when the DCS is not involved during primary authentication (Source: Intel)</w:t>
      </w:r>
    </w:p>
    <w:p w14:paraId="115E1C85" w14:textId="77777777" w:rsidR="00771372" w:rsidRPr="00620BAB" w:rsidRDefault="00771372" w:rsidP="00771372">
      <w:pPr>
        <w:pStyle w:val="FP"/>
        <w:keepNext/>
        <w:rPr>
          <w:b/>
          <w:bCs/>
          <w:i/>
          <w:iCs/>
          <w:lang w:val="fr-FR"/>
        </w:rPr>
      </w:pPr>
      <w:r w:rsidRPr="00620BAB">
        <w:rPr>
          <w:b/>
          <w:bCs/>
          <w:i/>
          <w:iCs/>
          <w:lang w:val="fr-FR"/>
        </w:rPr>
        <w:lastRenderedPageBreak/>
        <w:t>e-mail comments:</w:t>
      </w:r>
    </w:p>
    <w:p w14:paraId="6278D462" w14:textId="77777777" w:rsidR="00771372" w:rsidRPr="00771372" w:rsidRDefault="00771372" w:rsidP="00771372">
      <w:pPr>
        <w:pStyle w:val="FP"/>
        <w:keepNext/>
        <w:rPr>
          <w:i/>
          <w:iCs/>
          <w:lang w:val="fr-FR"/>
        </w:rPr>
      </w:pPr>
      <w:r w:rsidRPr="00771372">
        <w:rPr>
          <w:i/>
          <w:iCs/>
          <w:lang w:val="fr-FR"/>
        </w:rPr>
        <w:t>Rainer (Nokia) comments.</w:t>
      </w:r>
    </w:p>
    <w:p w14:paraId="5078AB09" w14:textId="77777777" w:rsidR="00771372" w:rsidRPr="00620BAB" w:rsidRDefault="00771372" w:rsidP="00771372">
      <w:pPr>
        <w:pStyle w:val="FP"/>
        <w:keepNext/>
        <w:rPr>
          <w:i/>
          <w:iCs/>
        </w:rPr>
      </w:pPr>
      <w:r w:rsidRPr="00620BAB">
        <w:rPr>
          <w:i/>
          <w:iCs/>
        </w:rPr>
        <w:t>Peter Hedman (Ericsson) provides comments and proposes to note the CR as 23.501 CR is enough.</w:t>
      </w:r>
    </w:p>
    <w:p w14:paraId="404666A4" w14:textId="77777777" w:rsidR="00771372" w:rsidRPr="00620BAB" w:rsidRDefault="00771372" w:rsidP="00771372">
      <w:pPr>
        <w:pStyle w:val="FP"/>
        <w:keepNext/>
        <w:rPr>
          <w:i/>
          <w:iCs/>
        </w:rPr>
      </w:pPr>
      <w:proofErr w:type="spellStart"/>
      <w:r w:rsidRPr="00620BAB">
        <w:rPr>
          <w:i/>
          <w:iCs/>
        </w:rPr>
        <w:t>Qianghua</w:t>
      </w:r>
      <w:proofErr w:type="spellEnd"/>
      <w:r w:rsidRPr="00620BAB">
        <w:rPr>
          <w:i/>
          <w:iCs/>
        </w:rPr>
        <w:t xml:space="preserve"> (Huawei) provides comments</w:t>
      </w:r>
    </w:p>
    <w:p w14:paraId="67DC6A68" w14:textId="77777777" w:rsidR="00771372" w:rsidRPr="00620BAB" w:rsidRDefault="00771372" w:rsidP="00771372">
      <w:pPr>
        <w:pStyle w:val="FP"/>
        <w:keepNext/>
        <w:rPr>
          <w:i/>
          <w:iCs/>
        </w:rPr>
      </w:pPr>
      <w:r w:rsidRPr="00620BAB">
        <w:rPr>
          <w:i/>
          <w:iCs/>
        </w:rPr>
        <w:t>Rainer (Nokia) is ok to note the CR.</w:t>
      </w:r>
    </w:p>
    <w:p w14:paraId="0DEB06E7" w14:textId="77777777" w:rsidR="00771372" w:rsidRPr="00620BAB" w:rsidRDefault="00771372" w:rsidP="00771372">
      <w:pPr>
        <w:pStyle w:val="FP"/>
        <w:keepNext/>
        <w:rPr>
          <w:i/>
          <w:iCs/>
        </w:rPr>
      </w:pPr>
      <w:r w:rsidRPr="00620BAB">
        <w:rPr>
          <w:i/>
          <w:iCs/>
        </w:rPr>
        <w:t xml:space="preserve">Saso (Intel) replies to </w:t>
      </w:r>
      <w:proofErr w:type="spellStart"/>
      <w:r w:rsidRPr="00620BAB">
        <w:rPr>
          <w:i/>
          <w:iCs/>
        </w:rPr>
        <w:t>Qianghua</w:t>
      </w:r>
      <w:proofErr w:type="spellEnd"/>
    </w:p>
    <w:p w14:paraId="0C748DB5" w14:textId="77777777" w:rsidR="00771372" w:rsidRPr="00620BAB" w:rsidRDefault="00771372" w:rsidP="00771372">
      <w:pPr>
        <w:pStyle w:val="FP"/>
        <w:keepNext/>
        <w:rPr>
          <w:i/>
          <w:iCs/>
        </w:rPr>
      </w:pPr>
      <w:r w:rsidRPr="00620BAB">
        <w:rPr>
          <w:i/>
          <w:iCs/>
        </w:rPr>
        <w:t>Haris(Qualcomm) comments and proposes to NOTE</w:t>
      </w:r>
    </w:p>
    <w:p w14:paraId="6E6D1EA9" w14:textId="77777777" w:rsidR="00771372" w:rsidRPr="00620BAB" w:rsidRDefault="00771372" w:rsidP="00771372">
      <w:pPr>
        <w:pStyle w:val="FP"/>
        <w:keepNext/>
        <w:rPr>
          <w:i/>
          <w:iCs/>
        </w:rPr>
      </w:pPr>
      <w:r w:rsidRPr="00620BAB">
        <w:rPr>
          <w:i/>
          <w:iCs/>
        </w:rPr>
        <w:t>Saso (Intel) replies to Haris</w:t>
      </w:r>
    </w:p>
    <w:p w14:paraId="6B3E254A" w14:textId="77777777" w:rsidR="00771372" w:rsidRPr="00620BAB" w:rsidRDefault="00771372" w:rsidP="00771372">
      <w:pPr>
        <w:pStyle w:val="FP"/>
        <w:keepNext/>
        <w:rPr>
          <w:i/>
          <w:iCs/>
        </w:rPr>
      </w:pPr>
      <w:r w:rsidRPr="00620BAB">
        <w:rPr>
          <w:i/>
          <w:iCs/>
        </w:rPr>
        <w:t>Myungjune (LGE) comments</w:t>
      </w:r>
    </w:p>
    <w:p w14:paraId="4A29774D" w14:textId="77777777" w:rsidR="00771372" w:rsidRPr="00620BAB" w:rsidRDefault="00771372" w:rsidP="00771372">
      <w:pPr>
        <w:pStyle w:val="FP"/>
        <w:keepNext/>
        <w:rPr>
          <w:i/>
          <w:iCs/>
        </w:rPr>
      </w:pPr>
      <w:r w:rsidRPr="00620BAB">
        <w:rPr>
          <w:i/>
          <w:iCs/>
        </w:rPr>
        <w:t>Saso (Intel) replies to Myungjune (LGE)</w:t>
      </w:r>
    </w:p>
    <w:p w14:paraId="33D2A2B6" w14:textId="77777777" w:rsidR="00771372" w:rsidRPr="00620BAB" w:rsidRDefault="00771372" w:rsidP="00771372">
      <w:pPr>
        <w:pStyle w:val="FP"/>
        <w:keepNext/>
        <w:rPr>
          <w:i/>
          <w:iCs/>
        </w:rPr>
      </w:pPr>
      <w:r w:rsidRPr="00620BAB">
        <w:rPr>
          <w:i/>
          <w:iCs/>
        </w:rPr>
        <w:t>Myungjune (LGE) replies to Saso (Intel)</w:t>
      </w:r>
    </w:p>
    <w:p w14:paraId="32B8DC83" w14:textId="77777777" w:rsidR="00771372" w:rsidRPr="00620BAB" w:rsidRDefault="00771372" w:rsidP="00771372">
      <w:pPr>
        <w:pStyle w:val="FP"/>
        <w:keepNext/>
        <w:rPr>
          <w:i/>
          <w:iCs/>
        </w:rPr>
      </w:pPr>
      <w:r w:rsidRPr="00620BAB">
        <w:rPr>
          <w:i/>
          <w:iCs/>
        </w:rPr>
        <w:t>Peter Hedman (Ericsson) provides comments and suggest enough with same change done in 23.501 CR</w:t>
      </w:r>
    </w:p>
    <w:p w14:paraId="78F0507F" w14:textId="77777777" w:rsidR="00771372" w:rsidRPr="00620BAB" w:rsidRDefault="00771372" w:rsidP="00771372">
      <w:pPr>
        <w:pStyle w:val="FP"/>
        <w:keepNext/>
        <w:rPr>
          <w:i/>
          <w:iCs/>
        </w:rPr>
      </w:pPr>
      <w:r w:rsidRPr="00620BAB">
        <w:rPr>
          <w:i/>
          <w:iCs/>
        </w:rPr>
        <w:t>Saso (Intel) replies to Peter Hedman (Ericsson). Provides r01</w:t>
      </w:r>
    </w:p>
    <w:p w14:paraId="364D2035" w14:textId="77777777" w:rsidR="00771372" w:rsidRPr="00620BAB" w:rsidRDefault="00771372" w:rsidP="00771372">
      <w:pPr>
        <w:pStyle w:val="FP"/>
        <w:keepNext/>
        <w:rPr>
          <w:i/>
          <w:iCs/>
        </w:rPr>
      </w:pPr>
      <w:r w:rsidRPr="00620BAB">
        <w:rPr>
          <w:i/>
          <w:iCs/>
        </w:rPr>
        <w:t>Saso (Intel) follows up on Peter's question.</w:t>
      </w:r>
    </w:p>
    <w:p w14:paraId="47D965B3" w14:textId="77777777" w:rsidR="00771372" w:rsidRPr="00620BAB" w:rsidRDefault="00771372" w:rsidP="00771372">
      <w:pPr>
        <w:pStyle w:val="FP"/>
        <w:keepNext/>
        <w:rPr>
          <w:i/>
          <w:iCs/>
        </w:rPr>
      </w:pPr>
      <w:r w:rsidRPr="00620BAB">
        <w:rPr>
          <w:i/>
          <w:iCs/>
        </w:rPr>
        <w:t>==== 8.X, 9.X, 10.X Revisions Deadline ====</w:t>
      </w:r>
    </w:p>
    <w:p w14:paraId="7A1F52B3" w14:textId="77777777" w:rsidR="00771372" w:rsidRPr="00620BAB" w:rsidRDefault="00771372" w:rsidP="00771372">
      <w:pPr>
        <w:pStyle w:val="FP"/>
        <w:keepNext/>
        <w:rPr>
          <w:i/>
          <w:iCs/>
        </w:rPr>
      </w:pPr>
      <w:r w:rsidRPr="00620BAB">
        <w:rPr>
          <w:i/>
          <w:iCs/>
        </w:rPr>
        <w:t>Haris(Qualcomm) does not see the need for the CR</w:t>
      </w:r>
    </w:p>
    <w:p w14:paraId="1EB49298" w14:textId="77777777" w:rsidR="00771372" w:rsidRPr="00620BAB" w:rsidRDefault="00771372" w:rsidP="00771372">
      <w:pPr>
        <w:pStyle w:val="FP"/>
        <w:keepNext/>
        <w:rPr>
          <w:i/>
          <w:iCs/>
        </w:rPr>
      </w:pPr>
      <w:proofErr w:type="spellStart"/>
      <w:r w:rsidRPr="00620BAB">
        <w:rPr>
          <w:i/>
          <w:iCs/>
        </w:rPr>
        <w:t>Yishan</w:t>
      </w:r>
      <w:proofErr w:type="spellEnd"/>
      <w:r w:rsidRPr="00620BAB">
        <w:rPr>
          <w:i/>
          <w:iCs/>
        </w:rPr>
        <w:t xml:space="preserve"> (Huawei) proposes to object this CR.</w:t>
      </w:r>
    </w:p>
    <w:p w14:paraId="1068848C" w14:textId="77777777" w:rsidR="00771372" w:rsidRPr="00620BAB" w:rsidRDefault="00771372" w:rsidP="00771372">
      <w:pPr>
        <w:pStyle w:val="FP"/>
        <w:keepNext/>
        <w:rPr>
          <w:i/>
          <w:iCs/>
        </w:rPr>
      </w:pPr>
      <w:r w:rsidRPr="00620BAB">
        <w:rPr>
          <w:i/>
          <w:iCs/>
        </w:rPr>
        <w:t xml:space="preserve">Saso (Intel) seeks clarification from Haris and </w:t>
      </w:r>
      <w:proofErr w:type="spellStart"/>
      <w:r w:rsidRPr="00620BAB">
        <w:rPr>
          <w:i/>
          <w:iCs/>
        </w:rPr>
        <w:t>Yishan</w:t>
      </w:r>
      <w:proofErr w:type="spellEnd"/>
      <w:r w:rsidRPr="00620BAB">
        <w:rPr>
          <w:i/>
          <w:iCs/>
        </w:rPr>
        <w:t>.</w:t>
      </w:r>
    </w:p>
    <w:p w14:paraId="14B1B299" w14:textId="77777777" w:rsidR="00771372" w:rsidRPr="00620BAB" w:rsidRDefault="00771372" w:rsidP="00771372">
      <w:pPr>
        <w:pStyle w:val="FP"/>
        <w:keepNext/>
        <w:rPr>
          <w:i/>
          <w:iCs/>
        </w:rPr>
      </w:pPr>
      <w:r w:rsidRPr="00620BAB">
        <w:rPr>
          <w:i/>
          <w:iCs/>
        </w:rPr>
        <w:t xml:space="preserve">Haris(Qualcomm) comments that </w:t>
      </w:r>
      <w:proofErr w:type="spellStart"/>
      <w:r w:rsidRPr="00620BAB">
        <w:rPr>
          <w:i/>
          <w:iCs/>
        </w:rPr>
        <w:t>Saso's</w:t>
      </w:r>
      <w:proofErr w:type="spellEnd"/>
      <w:r w:rsidRPr="00620BAB">
        <w:rPr>
          <w:i/>
          <w:iCs/>
        </w:rPr>
        <w:t xml:space="preserve"> suggested text modification is acceptable</w:t>
      </w:r>
    </w:p>
    <w:p w14:paraId="001D52DB" w14:textId="77777777" w:rsidR="00771372" w:rsidRPr="00620BAB" w:rsidRDefault="00771372" w:rsidP="00771372">
      <w:pPr>
        <w:pStyle w:val="FP"/>
        <w:keepNext/>
        <w:rPr>
          <w:i/>
          <w:iCs/>
        </w:rPr>
      </w:pPr>
      <w:r w:rsidRPr="00620BAB">
        <w:rPr>
          <w:i/>
          <w:iCs/>
        </w:rPr>
        <w:t>Saso (Intel) proposes to handle 0505 in CC#4 or CC#5; the proposed change is addition of 'can be' and 'only' in r01.</w:t>
      </w:r>
    </w:p>
    <w:p w14:paraId="000042AD" w14:textId="77777777" w:rsidR="00771372" w:rsidRPr="00620BAB" w:rsidRDefault="00771372" w:rsidP="00771372">
      <w:pPr>
        <w:pStyle w:val="FP"/>
        <w:keepNext/>
        <w:rPr>
          <w:i/>
          <w:iCs/>
        </w:rPr>
      </w:pPr>
      <w:r w:rsidRPr="00620BAB">
        <w:rPr>
          <w:i/>
          <w:iCs/>
        </w:rPr>
        <w:t>==== 8.X, 9.X, 10.X Final Deadline ====</w:t>
      </w:r>
    </w:p>
    <w:p w14:paraId="250A9349" w14:textId="77777777" w:rsidR="00771372" w:rsidRPr="00DA12F6" w:rsidRDefault="00771372" w:rsidP="00771372">
      <w:pPr>
        <w:keepNext/>
        <w:rPr>
          <w:rFonts w:cs="Arial"/>
          <w:b/>
        </w:rPr>
      </w:pPr>
      <w:r w:rsidRPr="00DA12F6">
        <w:rPr>
          <w:rFonts w:cs="Arial"/>
          <w:b/>
        </w:rPr>
        <w:t>Discussion and conclusion:</w:t>
      </w:r>
    </w:p>
    <w:p w14:paraId="21C10E5B" w14:textId="3DB23838" w:rsidR="00771372" w:rsidRPr="00B06E45" w:rsidRDefault="00771372" w:rsidP="00771372">
      <w:r>
        <w:t>Intel proposed the addition of 'can be' and 'only' and removal of "</w:t>
      </w:r>
      <w:r w:rsidRPr="00771372">
        <w:rPr>
          <w:i/>
          <w:iCs/>
        </w:rPr>
        <w:t>the SMF identifies the DN-AAA server using</w:t>
      </w:r>
      <w:r>
        <w:t>"</w:t>
      </w:r>
      <w:r w:rsidR="00B06E45">
        <w:t xml:space="preserve"> </w:t>
      </w:r>
      <w:r>
        <w:t>in</w:t>
      </w:r>
      <w:r w:rsidR="00B06E45" w:rsidRPr="00B06E45">
        <w:rPr>
          <w:color w:val="0000FF"/>
        </w:rPr>
        <w:t xml:space="preserve"> </w:t>
      </w:r>
      <w:r w:rsidR="00B06E45">
        <w:rPr>
          <w:color w:val="0000FF"/>
        </w:rPr>
        <w:t>S2</w:t>
      </w:r>
      <w:r w:rsidR="00B06E45">
        <w:rPr>
          <w:color w:val="0000FF"/>
        </w:rPr>
        <w:noBreakHyphen/>
        <w:t>2200177r01</w:t>
      </w:r>
      <w:r>
        <w:t>. Orange suggested this would be better as a note.</w:t>
      </w:r>
      <w:r w:rsidR="00B06E45">
        <w:t xml:space="preserve"> Huawei asked to remove the last sentence, but accepted to compromise on the current proposal.</w:t>
      </w:r>
      <w:r>
        <w:t xml:space="preserve"> This was agreed and </w:t>
      </w:r>
      <w:r>
        <w:rPr>
          <w:color w:val="0000FF"/>
        </w:rPr>
        <w:t>S2</w:t>
      </w:r>
      <w:r>
        <w:rPr>
          <w:color w:val="0000FF"/>
        </w:rPr>
        <w:noBreakHyphen/>
        <w:t>2200177r01</w:t>
      </w:r>
      <w:r>
        <w:t xml:space="preserve"> with these changes was revised to </w:t>
      </w:r>
      <w:r w:rsidRPr="00B06E45">
        <w:rPr>
          <w:color w:val="0000FF"/>
        </w:rPr>
        <w:t>S2-2201835</w:t>
      </w:r>
      <w:r>
        <w:t xml:space="preserve">, which was </w:t>
      </w:r>
      <w:r w:rsidR="00B06E45" w:rsidRPr="00C3284B">
        <w:rPr>
          <w:color w:val="FF0000"/>
          <w:lang w:eastAsia="en-US"/>
        </w:rPr>
        <w:t>approved</w:t>
      </w:r>
      <w:r w:rsidR="00B06E45">
        <w:t>.</w:t>
      </w:r>
    </w:p>
    <w:p w14:paraId="666DABE6" w14:textId="18688E5E" w:rsidR="00771372" w:rsidRDefault="00771372" w:rsidP="00771372"/>
    <w:p w14:paraId="31B862D9" w14:textId="77777777" w:rsidR="00B06E45" w:rsidRDefault="00B06E45" w:rsidP="00B06E45">
      <w:pPr>
        <w:pBdr>
          <w:top w:val="single" w:sz="4" w:space="1" w:color="auto"/>
        </w:pBdr>
      </w:pPr>
      <w:r>
        <w:rPr>
          <w:color w:val="0000FF"/>
        </w:rPr>
        <w:t>TD S2</w:t>
      </w:r>
      <w:r>
        <w:rPr>
          <w:color w:val="0000FF"/>
        </w:rPr>
        <w:noBreakHyphen/>
        <w:t>2200641</w:t>
      </w:r>
      <w:r>
        <w:t xml:space="preserve"> (CR) 23.501 CR3526: Corrections for UE access with CH credentials (Source: Huawei, </w:t>
      </w:r>
      <w:proofErr w:type="spellStart"/>
      <w:r>
        <w:t>HiSilicon</w:t>
      </w:r>
      <w:proofErr w:type="spellEnd"/>
      <w:r>
        <w:t>)</w:t>
      </w:r>
    </w:p>
    <w:p w14:paraId="09B4DD40" w14:textId="77777777" w:rsidR="00B06E45" w:rsidRPr="00FC3E14" w:rsidRDefault="00B06E45" w:rsidP="00B06E45">
      <w:pPr>
        <w:pStyle w:val="FP"/>
        <w:keepNext/>
        <w:rPr>
          <w:b/>
          <w:bCs/>
          <w:i/>
          <w:iCs/>
        </w:rPr>
      </w:pPr>
      <w:r w:rsidRPr="00FC3E14">
        <w:rPr>
          <w:b/>
          <w:bCs/>
          <w:i/>
          <w:iCs/>
        </w:rPr>
        <w:lastRenderedPageBreak/>
        <w:t>e-mail comments:</w:t>
      </w:r>
    </w:p>
    <w:p w14:paraId="7A989F7C" w14:textId="77777777" w:rsidR="00B06E45" w:rsidRPr="00620BAB" w:rsidRDefault="00B06E45" w:rsidP="00B06E45">
      <w:pPr>
        <w:pStyle w:val="FP"/>
        <w:keepNext/>
        <w:rPr>
          <w:i/>
          <w:iCs/>
        </w:rPr>
      </w:pPr>
      <w:r w:rsidRPr="00620BAB">
        <w:rPr>
          <w:i/>
          <w:iCs/>
        </w:rPr>
        <w:t>Antoine (Orange) supports and provide r01.</w:t>
      </w:r>
    </w:p>
    <w:p w14:paraId="4C2B63F0" w14:textId="77777777" w:rsidR="00B06E45" w:rsidRPr="00620BAB" w:rsidRDefault="00B06E45" w:rsidP="00B06E45">
      <w:pPr>
        <w:pStyle w:val="FP"/>
        <w:keepNext/>
        <w:rPr>
          <w:i/>
          <w:iCs/>
        </w:rPr>
      </w:pPr>
      <w:r w:rsidRPr="00620BAB">
        <w:rPr>
          <w:i/>
          <w:iCs/>
        </w:rPr>
        <w:t>Josep (DT) supports this approach, provides r02.</w:t>
      </w:r>
    </w:p>
    <w:p w14:paraId="37A5CCD3" w14:textId="77777777" w:rsidR="00B06E45" w:rsidRPr="00620BAB" w:rsidRDefault="00B06E45" w:rsidP="00B06E45">
      <w:pPr>
        <w:pStyle w:val="FP"/>
        <w:keepNext/>
        <w:rPr>
          <w:i/>
          <w:iCs/>
        </w:rPr>
      </w:pPr>
      <w:proofErr w:type="spellStart"/>
      <w:r w:rsidRPr="00620BAB">
        <w:rPr>
          <w:i/>
          <w:iCs/>
        </w:rPr>
        <w:t>Youngkyo</w:t>
      </w:r>
      <w:proofErr w:type="spellEnd"/>
      <w:r w:rsidRPr="00620BAB">
        <w:rPr>
          <w:i/>
          <w:iCs/>
        </w:rPr>
        <w:t>(Samsung) provides a comment.</w:t>
      </w:r>
    </w:p>
    <w:p w14:paraId="6EAF7DEF" w14:textId="77777777" w:rsidR="00B06E45" w:rsidRPr="00620BAB" w:rsidRDefault="00B06E45" w:rsidP="00B06E45">
      <w:pPr>
        <w:pStyle w:val="FP"/>
        <w:keepNext/>
        <w:rPr>
          <w:i/>
          <w:iCs/>
        </w:rPr>
      </w:pPr>
      <w:r w:rsidRPr="00620BAB">
        <w:rPr>
          <w:i/>
          <w:iCs/>
        </w:rPr>
        <w:t xml:space="preserve">Josep (DT) agrees with </w:t>
      </w:r>
      <w:proofErr w:type="spellStart"/>
      <w:r w:rsidRPr="00620BAB">
        <w:rPr>
          <w:i/>
          <w:iCs/>
        </w:rPr>
        <w:t>Youngkyo</w:t>
      </w:r>
      <w:proofErr w:type="spellEnd"/>
      <w:r w:rsidRPr="00620BAB">
        <w:rPr>
          <w:i/>
          <w:iCs/>
        </w:rPr>
        <w:t xml:space="preserve"> (Samsung), provides r03.</w:t>
      </w:r>
    </w:p>
    <w:p w14:paraId="5D7F3E5F" w14:textId="77777777" w:rsidR="00B06E45" w:rsidRPr="00620BAB" w:rsidRDefault="00B06E45" w:rsidP="00B06E45">
      <w:pPr>
        <w:pStyle w:val="FP"/>
        <w:keepNext/>
        <w:rPr>
          <w:i/>
          <w:iCs/>
        </w:rPr>
      </w:pPr>
      <w:r w:rsidRPr="00620BAB">
        <w:rPr>
          <w:i/>
          <w:iCs/>
        </w:rPr>
        <w:t>Huan (vivo) asks for clarifications and provides comments.</w:t>
      </w:r>
    </w:p>
    <w:p w14:paraId="7588A8C9"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replies</w:t>
      </w:r>
    </w:p>
    <w:p w14:paraId="16C024E7" w14:textId="77777777" w:rsidR="00B06E45" w:rsidRPr="00620BAB" w:rsidRDefault="00B06E45" w:rsidP="00B06E45">
      <w:pPr>
        <w:pStyle w:val="FP"/>
        <w:keepNext/>
        <w:rPr>
          <w:i/>
          <w:iCs/>
        </w:rPr>
      </w:pPr>
      <w:r w:rsidRPr="00620BAB">
        <w:rPr>
          <w:i/>
          <w:iCs/>
        </w:rPr>
        <w:t>Sebastian (Qualcomm) provides r04, objects to all other versions</w:t>
      </w:r>
    </w:p>
    <w:p w14:paraId="64546B63" w14:textId="77777777" w:rsidR="00B06E45" w:rsidRPr="00620BAB" w:rsidRDefault="00B06E45" w:rsidP="00B06E45">
      <w:pPr>
        <w:pStyle w:val="FP"/>
        <w:keepNext/>
        <w:rPr>
          <w:i/>
          <w:iCs/>
        </w:rPr>
      </w:pPr>
      <w:r w:rsidRPr="00620BAB">
        <w:rPr>
          <w:i/>
          <w:iCs/>
        </w:rPr>
        <w:t xml:space="preserve">Antoine (Orange) previously provided r01; comments on </w:t>
      </w:r>
      <w:proofErr w:type="spellStart"/>
      <w:r w:rsidRPr="00620BAB">
        <w:rPr>
          <w:i/>
          <w:iCs/>
        </w:rPr>
        <w:t>ProSe+PNI-NPN</w:t>
      </w:r>
      <w:proofErr w:type="spellEnd"/>
      <w:r w:rsidRPr="00620BAB">
        <w:rPr>
          <w:i/>
          <w:iCs/>
        </w:rPr>
        <w:t>.</w:t>
      </w:r>
    </w:p>
    <w:p w14:paraId="15A89B05" w14:textId="77777777" w:rsidR="00B06E45" w:rsidRPr="00620BAB" w:rsidRDefault="00B06E45" w:rsidP="00B06E45">
      <w:pPr>
        <w:pStyle w:val="FP"/>
        <w:keepNext/>
        <w:rPr>
          <w:i/>
          <w:iCs/>
        </w:rPr>
      </w:pPr>
      <w:r w:rsidRPr="00620BAB">
        <w:rPr>
          <w:i/>
          <w:iCs/>
        </w:rPr>
        <w:t xml:space="preserve">Devaki (Nokia) provides r05 to remove the change related to </w:t>
      </w:r>
      <w:proofErr w:type="spellStart"/>
      <w:r w:rsidRPr="00620BAB">
        <w:rPr>
          <w:i/>
          <w:iCs/>
        </w:rPr>
        <w:t>ProSe</w:t>
      </w:r>
      <w:proofErr w:type="spellEnd"/>
      <w:r w:rsidRPr="00620BAB">
        <w:rPr>
          <w:i/>
          <w:iCs/>
        </w:rPr>
        <w:t xml:space="preserve"> that overlaps with 1052 and its revisions.</w:t>
      </w:r>
    </w:p>
    <w:p w14:paraId="004FD16F"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asks clarification from Sebastian</w:t>
      </w:r>
    </w:p>
    <w:p w14:paraId="11222ECC" w14:textId="77777777" w:rsidR="00B06E45" w:rsidRPr="00620BAB" w:rsidRDefault="00B06E45" w:rsidP="00B06E45">
      <w:pPr>
        <w:pStyle w:val="FP"/>
        <w:keepNext/>
        <w:rPr>
          <w:i/>
          <w:iCs/>
        </w:rPr>
      </w:pPr>
      <w:r w:rsidRPr="00620BAB">
        <w:rPr>
          <w:i/>
          <w:iCs/>
        </w:rPr>
        <w:t>Guillaume (MediaTek inc.) comments</w:t>
      </w:r>
    </w:p>
    <w:p w14:paraId="676A06AD" w14:textId="77777777" w:rsidR="00B06E45" w:rsidRPr="00620BAB" w:rsidRDefault="00B06E45" w:rsidP="00B06E45">
      <w:pPr>
        <w:pStyle w:val="FP"/>
        <w:keepNext/>
        <w:rPr>
          <w:i/>
          <w:iCs/>
        </w:rPr>
      </w:pPr>
      <w:r w:rsidRPr="00620BAB">
        <w:rPr>
          <w:i/>
          <w:iCs/>
        </w:rPr>
        <w:t>Belen (Ericsson) supports r04, and r05, objects to previous revisions</w:t>
      </w:r>
    </w:p>
    <w:p w14:paraId="698EF664" w14:textId="77777777" w:rsidR="00B06E45" w:rsidRPr="00620BAB" w:rsidRDefault="00B06E45" w:rsidP="00B06E45">
      <w:pPr>
        <w:pStyle w:val="FP"/>
        <w:keepNext/>
        <w:rPr>
          <w:i/>
          <w:iCs/>
        </w:rPr>
      </w:pPr>
      <w:r w:rsidRPr="00620BAB">
        <w:rPr>
          <w:i/>
          <w:iCs/>
        </w:rPr>
        <w:t>Saso (Intel) provides r06</w:t>
      </w:r>
    </w:p>
    <w:p w14:paraId="2C8F3AB0"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replies to Saso and provides r07</w:t>
      </w:r>
    </w:p>
    <w:p w14:paraId="0DCB3C0C" w14:textId="77777777" w:rsidR="00B06E45" w:rsidRPr="00620BAB" w:rsidRDefault="00B06E45" w:rsidP="00B06E45">
      <w:pPr>
        <w:pStyle w:val="FP"/>
        <w:keepNext/>
        <w:rPr>
          <w:i/>
          <w:iCs/>
        </w:rPr>
      </w:pPr>
      <w:r w:rsidRPr="00620BAB">
        <w:rPr>
          <w:i/>
          <w:iCs/>
        </w:rPr>
        <w:t>Saso (Intel) provides r08</w:t>
      </w:r>
    </w:p>
    <w:p w14:paraId="48CB3E1F" w14:textId="77777777" w:rsidR="00B06E45" w:rsidRPr="00620BAB" w:rsidRDefault="00B06E45" w:rsidP="00B06E45">
      <w:pPr>
        <w:pStyle w:val="FP"/>
        <w:keepNext/>
        <w:rPr>
          <w:i/>
          <w:iCs/>
        </w:rPr>
      </w:pPr>
      <w:r w:rsidRPr="00620BAB">
        <w:rPr>
          <w:i/>
          <w:iCs/>
        </w:rPr>
        <w:t>Haris(Qualcomm) comments on r08</w:t>
      </w:r>
    </w:p>
    <w:p w14:paraId="381B1A15" w14:textId="77777777" w:rsidR="00B06E45" w:rsidRPr="00620BAB" w:rsidRDefault="00B06E45" w:rsidP="00B06E45">
      <w:pPr>
        <w:pStyle w:val="FP"/>
        <w:keepNext/>
        <w:rPr>
          <w:i/>
          <w:iCs/>
        </w:rPr>
      </w:pPr>
      <w:r w:rsidRPr="00620BAB">
        <w:rPr>
          <w:i/>
          <w:iCs/>
        </w:rPr>
        <w:t>Saso (Intel) provides r09</w:t>
      </w:r>
    </w:p>
    <w:p w14:paraId="02C463E9"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provides r10</w:t>
      </w:r>
    </w:p>
    <w:p w14:paraId="433991AC" w14:textId="77777777" w:rsidR="00B06E45" w:rsidRPr="00620BAB" w:rsidRDefault="00B06E45" w:rsidP="00B06E45">
      <w:pPr>
        <w:pStyle w:val="FP"/>
        <w:keepNext/>
        <w:rPr>
          <w:i/>
          <w:iCs/>
        </w:rPr>
      </w:pPr>
      <w:r w:rsidRPr="00620BAB">
        <w:rPr>
          <w:i/>
          <w:iCs/>
        </w:rPr>
        <w:t>Peter Hedman (Ericsson) provides r11</w:t>
      </w:r>
    </w:p>
    <w:p w14:paraId="12965DE3"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replies to Peter</w:t>
      </w:r>
    </w:p>
    <w:p w14:paraId="2D9C953F" w14:textId="77777777" w:rsidR="00B06E45" w:rsidRPr="00620BAB" w:rsidRDefault="00B06E45" w:rsidP="00B06E45">
      <w:pPr>
        <w:pStyle w:val="FP"/>
        <w:keepNext/>
        <w:rPr>
          <w:i/>
          <w:iCs/>
        </w:rPr>
      </w:pPr>
      <w:r w:rsidRPr="00620BAB">
        <w:rPr>
          <w:i/>
          <w:iCs/>
        </w:rPr>
        <w:t>Saso (Intel) replies to Peter</w:t>
      </w:r>
    </w:p>
    <w:p w14:paraId="6B166C2C" w14:textId="77777777" w:rsidR="00B06E45" w:rsidRPr="00620BAB" w:rsidRDefault="00B06E45" w:rsidP="00B06E45">
      <w:pPr>
        <w:pStyle w:val="FP"/>
        <w:keepNext/>
        <w:rPr>
          <w:i/>
          <w:iCs/>
        </w:rPr>
      </w:pPr>
      <w:r w:rsidRPr="00620BAB">
        <w:rPr>
          <w:i/>
          <w:iCs/>
        </w:rPr>
        <w:t>Peter Hedman (Ericsson) provides replies</w:t>
      </w:r>
    </w:p>
    <w:p w14:paraId="5640CF77"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provides r12</w:t>
      </w:r>
    </w:p>
    <w:p w14:paraId="0F63EF43" w14:textId="77777777" w:rsidR="00B06E45" w:rsidRPr="00620BAB" w:rsidRDefault="00B06E45" w:rsidP="00B06E45">
      <w:pPr>
        <w:pStyle w:val="FP"/>
        <w:keepNext/>
        <w:rPr>
          <w:i/>
          <w:iCs/>
        </w:rPr>
      </w:pPr>
      <w:r w:rsidRPr="00620BAB">
        <w:rPr>
          <w:i/>
          <w:iCs/>
        </w:rPr>
        <w:t>==== 8.X, 9.X, 10.X Revisions Deadline ====</w:t>
      </w:r>
    </w:p>
    <w:p w14:paraId="07DE8774" w14:textId="77777777" w:rsidR="00B06E45" w:rsidRPr="00620BAB" w:rsidRDefault="00B06E45" w:rsidP="00B06E45">
      <w:pPr>
        <w:pStyle w:val="FP"/>
        <w:keepNext/>
        <w:rPr>
          <w:i/>
          <w:iCs/>
        </w:rPr>
      </w:pPr>
      <w:r w:rsidRPr="00620BAB">
        <w:rPr>
          <w:i/>
          <w:iCs/>
        </w:rPr>
        <w:t>Devaki (Nokia) comments that the added text '(e.g. MCC reserved for use by private networks) is wrong. OK with r12 only without ''(e.g. MCC reserved for use by private networks)'</w:t>
      </w:r>
    </w:p>
    <w:p w14:paraId="7EFF23C3"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suggests to go with r12</w:t>
      </w:r>
    </w:p>
    <w:p w14:paraId="1D0BD9A4" w14:textId="77777777" w:rsidR="00B06E45" w:rsidRPr="00620BAB" w:rsidRDefault="00B06E45" w:rsidP="00B06E45">
      <w:pPr>
        <w:pStyle w:val="FP"/>
        <w:keepNext/>
        <w:rPr>
          <w:i/>
          <w:iCs/>
        </w:rPr>
      </w:pPr>
      <w:r w:rsidRPr="00620BAB">
        <w:rPr>
          <w:i/>
          <w:iCs/>
        </w:rPr>
        <w:t>Saso (Intel) is OK with both r11 and r12</w:t>
      </w:r>
    </w:p>
    <w:p w14:paraId="6AA92E56" w14:textId="77777777" w:rsidR="00B06E45" w:rsidRPr="00620BAB" w:rsidRDefault="00B06E45" w:rsidP="00B06E45">
      <w:pPr>
        <w:pStyle w:val="FP"/>
        <w:keepNext/>
        <w:rPr>
          <w:i/>
          <w:iCs/>
        </w:rPr>
      </w:pPr>
      <w:r w:rsidRPr="00620BAB">
        <w:rPr>
          <w:i/>
          <w:iCs/>
        </w:rPr>
        <w:t>Peter Hedman (Ericsson) is OK with both r11 and r12</w:t>
      </w:r>
    </w:p>
    <w:p w14:paraId="77637733" w14:textId="77777777" w:rsidR="00B06E45" w:rsidRPr="00620BAB" w:rsidRDefault="00B06E45" w:rsidP="00B06E45">
      <w:pPr>
        <w:pStyle w:val="FP"/>
        <w:keepNext/>
        <w:rPr>
          <w:i/>
          <w:iCs/>
        </w:rPr>
      </w:pPr>
      <w:r w:rsidRPr="00620BAB">
        <w:rPr>
          <w:i/>
          <w:iCs/>
        </w:rPr>
        <w:t>Devaki (Nokia) objects to r12 as-is. Can accept r12 minus (e.g. MCC reserved for use by private networks) as when an MCC is reserved for private network, it could be unique thus it is a wrong example to illustrate 'when MCC+MNC is not unique'.</w:t>
      </w:r>
    </w:p>
    <w:p w14:paraId="3DE0D730" w14:textId="77777777" w:rsidR="00B06E45" w:rsidRPr="00620BAB" w:rsidRDefault="00B06E45" w:rsidP="00B06E45">
      <w:pPr>
        <w:pStyle w:val="FP"/>
        <w:keepNext/>
        <w:rPr>
          <w:i/>
          <w:iCs/>
        </w:rPr>
      </w:pPr>
      <w:r w:rsidRPr="00620BAB">
        <w:rPr>
          <w:i/>
          <w:iCs/>
        </w:rPr>
        <w:t>Haris(Qualcomm) comments that GIN definition in r012 and other revisions in incorrect</w:t>
      </w:r>
    </w:p>
    <w:p w14:paraId="75AC296C" w14:textId="77777777" w:rsidR="00B06E45" w:rsidRPr="00620BAB" w:rsidRDefault="00B06E45" w:rsidP="00B06E45">
      <w:pPr>
        <w:pStyle w:val="FP"/>
        <w:keepNext/>
        <w:rPr>
          <w:i/>
          <w:iCs/>
        </w:rPr>
      </w:pPr>
      <w:r w:rsidRPr="00620BAB">
        <w:rPr>
          <w:i/>
          <w:iCs/>
        </w:rPr>
        <w:t>Devaki (Nokia) is fine with r11 (r12 minus the text) or ok with r12 if we replace (e.g. MCC reserved for use by private networks) with (e.g. MCC =999 is used and MNC is not coordinated amongst the SNPNs).</w:t>
      </w:r>
    </w:p>
    <w:p w14:paraId="68BDFE08"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suggests to go with r12 for CC#4, with the following updates:</w:t>
      </w:r>
    </w:p>
    <w:p w14:paraId="5BC76507" w14:textId="77777777" w:rsidR="00B06E45" w:rsidRPr="00620BAB" w:rsidRDefault="00B06E45" w:rsidP="00B06E45">
      <w:pPr>
        <w:pStyle w:val="FP"/>
        <w:keepNext/>
        <w:rPr>
          <w:i/>
          <w:iCs/>
        </w:rPr>
      </w:pPr>
      <w:r w:rsidRPr="00620BAB">
        <w:rPr>
          <w:i/>
          <w:iCs/>
        </w:rPr>
        <w:t>1. change definition of GIN to: Group ID for Network Selection (GIN): An identifier used during SNPN selection to enhance the likelihood of selecting a preferred SNPN that supports a Default Credentials Server or a Credentials Holder.</w:t>
      </w:r>
    </w:p>
    <w:p w14:paraId="0B7B9B82" w14:textId="77777777" w:rsidR="00B06E45" w:rsidRPr="00620BAB" w:rsidRDefault="00B06E45" w:rsidP="00B06E45">
      <w:pPr>
        <w:pStyle w:val="FP"/>
        <w:keepNext/>
        <w:rPr>
          <w:i/>
          <w:iCs/>
        </w:rPr>
      </w:pPr>
      <w:r w:rsidRPr="00620BAB">
        <w:rPr>
          <w:i/>
          <w:iCs/>
        </w:rPr>
        <w:t>2. replace (e.g. MCC reserved for use by private networks) with (e.g. MCC =999 is used and MNC is not coordinated amongst the SNPNs)</w:t>
      </w:r>
    </w:p>
    <w:p w14:paraId="2009752A" w14:textId="77777777" w:rsidR="00B06E45" w:rsidRPr="00620BAB" w:rsidRDefault="00B06E45" w:rsidP="00B06E45">
      <w:pPr>
        <w:pStyle w:val="FP"/>
        <w:keepNext/>
        <w:rPr>
          <w:i/>
          <w:iCs/>
        </w:rPr>
      </w:pPr>
      <w:r w:rsidRPr="00620BAB">
        <w:rPr>
          <w:i/>
          <w:iCs/>
        </w:rPr>
        <w:t>Antoine (Orange) doesn't understand Devaki's concerns because 'MCC reserved for use by private networks' means the same as MCC=999.</w:t>
      </w:r>
    </w:p>
    <w:p w14:paraId="25E082CF" w14:textId="77777777" w:rsidR="00B06E45" w:rsidRPr="00620BAB" w:rsidRDefault="00B06E45" w:rsidP="00B06E45">
      <w:pPr>
        <w:pStyle w:val="FP"/>
        <w:keepNext/>
        <w:rPr>
          <w:i/>
          <w:iCs/>
        </w:rPr>
      </w:pPr>
      <w:r w:rsidRPr="00620BAB">
        <w:rPr>
          <w:i/>
          <w:iCs/>
        </w:rPr>
        <w:t>Devaki (Nokia) replies to Antoine. How about MCC + MNC reserved for an SNPN? How about enterprises obtaining their own MCC+MNC values?</w:t>
      </w:r>
    </w:p>
    <w:p w14:paraId="3106FBAB" w14:textId="77777777" w:rsidR="00B06E45" w:rsidRPr="00620BAB" w:rsidRDefault="00B06E45" w:rsidP="00B06E45">
      <w:pPr>
        <w:pStyle w:val="FP"/>
        <w:keepNext/>
        <w:rPr>
          <w:i/>
          <w:iCs/>
        </w:rPr>
      </w:pPr>
      <w:r w:rsidRPr="00620BAB">
        <w:rPr>
          <w:i/>
          <w:iCs/>
        </w:rPr>
        <w:t>Devaki (Nokia) comments.</w:t>
      </w:r>
    </w:p>
    <w:p w14:paraId="73F198FF" w14:textId="77777777" w:rsidR="00B06E45" w:rsidRPr="00620BAB" w:rsidRDefault="00B06E45" w:rsidP="00B06E45">
      <w:pPr>
        <w:pStyle w:val="FP"/>
        <w:keepNext/>
        <w:rPr>
          <w:i/>
          <w:iCs/>
        </w:rPr>
      </w:pPr>
      <w:r w:rsidRPr="00620BAB">
        <w:rPr>
          <w:i/>
          <w:iCs/>
        </w:rPr>
        <w:t>Antoine (Orange) replies to Devaki.</w:t>
      </w:r>
    </w:p>
    <w:p w14:paraId="16877297" w14:textId="77777777" w:rsidR="00B06E45" w:rsidRPr="00620BAB" w:rsidRDefault="00B06E45" w:rsidP="00B06E45">
      <w:pPr>
        <w:pStyle w:val="FP"/>
        <w:keepNext/>
        <w:rPr>
          <w:i/>
          <w:iCs/>
        </w:rPr>
      </w:pPr>
      <w:r w:rsidRPr="00620BAB">
        <w:rPr>
          <w:i/>
          <w:iCs/>
        </w:rPr>
        <w:t>Devaki (Nokia) replies.</w:t>
      </w:r>
    </w:p>
    <w:p w14:paraId="6543B962" w14:textId="77777777" w:rsidR="00B06E45" w:rsidRPr="00620BAB" w:rsidRDefault="00B06E45" w:rsidP="00B06E45">
      <w:pPr>
        <w:pStyle w:val="FP"/>
        <w:keepNext/>
        <w:rPr>
          <w:i/>
          <w:iCs/>
        </w:rPr>
      </w:pPr>
      <w:r w:rsidRPr="00620BAB">
        <w:rPr>
          <w:i/>
          <w:iCs/>
        </w:rPr>
        <w:t>==== 8.X, 9.X, 10.X Final Deadline ====</w:t>
      </w:r>
    </w:p>
    <w:p w14:paraId="722BDD15" w14:textId="77777777" w:rsidR="00B06E45" w:rsidRPr="00DA12F6" w:rsidRDefault="00B06E45" w:rsidP="00B06E45">
      <w:pPr>
        <w:keepNext/>
        <w:rPr>
          <w:rFonts w:cs="Arial"/>
          <w:b/>
        </w:rPr>
      </w:pPr>
      <w:r w:rsidRPr="00DA12F6">
        <w:rPr>
          <w:rFonts w:cs="Arial"/>
          <w:b/>
        </w:rPr>
        <w:t>Discussion and conclusion:</w:t>
      </w:r>
    </w:p>
    <w:p w14:paraId="17CD71D5" w14:textId="0EA02E42" w:rsidR="00B06E45" w:rsidRPr="00B06E45" w:rsidRDefault="00B06E45" w:rsidP="00B06E45">
      <w:r>
        <w:t xml:space="preserve">Huawei suggested a modification to r12. This was agreed and </w:t>
      </w:r>
      <w:r>
        <w:rPr>
          <w:color w:val="0000FF"/>
        </w:rPr>
        <w:t>S2</w:t>
      </w:r>
      <w:r>
        <w:rPr>
          <w:color w:val="0000FF"/>
        </w:rPr>
        <w:noBreakHyphen/>
        <w:t>2200641r12</w:t>
      </w:r>
      <w:r>
        <w:t xml:space="preserve"> with changes was agreed and revised in </w:t>
      </w:r>
      <w:r w:rsidRPr="00B06E45">
        <w:rPr>
          <w:color w:val="0000FF"/>
        </w:rPr>
        <w:t>S2-2201836</w:t>
      </w:r>
      <w:r>
        <w:t xml:space="preserve">, which was </w:t>
      </w:r>
      <w:r w:rsidRPr="00C3284B">
        <w:rPr>
          <w:color w:val="FF0000"/>
          <w:lang w:eastAsia="en-US"/>
        </w:rPr>
        <w:t>approved</w:t>
      </w:r>
      <w:r>
        <w:t>.</w:t>
      </w:r>
    </w:p>
    <w:p w14:paraId="7E2A70A1" w14:textId="3D2FD171" w:rsidR="00771372" w:rsidRDefault="00771372" w:rsidP="00771372"/>
    <w:p w14:paraId="1745AFE6" w14:textId="77777777" w:rsidR="00B06E45" w:rsidRDefault="00B06E45" w:rsidP="00B06E45">
      <w:pPr>
        <w:pBdr>
          <w:top w:val="single" w:sz="4" w:space="1" w:color="auto"/>
        </w:pBdr>
      </w:pPr>
      <w:r>
        <w:rPr>
          <w:color w:val="0000FF"/>
        </w:rPr>
        <w:t>TD S2</w:t>
      </w:r>
      <w:r>
        <w:rPr>
          <w:color w:val="0000FF"/>
        </w:rPr>
        <w:noBreakHyphen/>
        <w:t>2200644</w:t>
      </w:r>
      <w:r>
        <w:t xml:space="preserve"> (CR) 23.503 CR0696: Terms alignments and clean-ups for eNPN (Source: Huawei, </w:t>
      </w:r>
      <w:proofErr w:type="spellStart"/>
      <w:r>
        <w:t>HiSilicon</w:t>
      </w:r>
      <w:proofErr w:type="spellEnd"/>
      <w:r>
        <w:t>)</w:t>
      </w:r>
    </w:p>
    <w:p w14:paraId="6779C380" w14:textId="77777777" w:rsidR="00B06E45" w:rsidRPr="00FC3E14" w:rsidRDefault="00B06E45" w:rsidP="00B06E45">
      <w:pPr>
        <w:pStyle w:val="FP"/>
        <w:keepNext/>
        <w:rPr>
          <w:b/>
          <w:bCs/>
          <w:i/>
          <w:iCs/>
        </w:rPr>
      </w:pPr>
      <w:r w:rsidRPr="00FC3E14">
        <w:rPr>
          <w:b/>
          <w:bCs/>
          <w:i/>
          <w:iCs/>
        </w:rPr>
        <w:lastRenderedPageBreak/>
        <w:t>e-mail comments:</w:t>
      </w:r>
    </w:p>
    <w:p w14:paraId="454DE123" w14:textId="77777777" w:rsidR="00B06E45" w:rsidRPr="00620BAB" w:rsidRDefault="00B06E45" w:rsidP="00B06E45">
      <w:pPr>
        <w:pStyle w:val="FP"/>
        <w:keepNext/>
        <w:rPr>
          <w:i/>
          <w:iCs/>
        </w:rPr>
      </w:pPr>
      <w:r w:rsidRPr="00620BAB">
        <w:rPr>
          <w:i/>
          <w:iCs/>
        </w:rPr>
        <w:t xml:space="preserve">Josep (DT) </w:t>
      </w:r>
      <w:proofErr w:type="spellStart"/>
      <w:r w:rsidRPr="00620BAB">
        <w:rPr>
          <w:i/>
          <w:iCs/>
        </w:rPr>
        <w:t>aks</w:t>
      </w:r>
      <w:proofErr w:type="spellEnd"/>
      <w:r w:rsidRPr="00620BAB">
        <w:rPr>
          <w:i/>
          <w:iCs/>
        </w:rPr>
        <w:t xml:space="preserve"> questions for clarification, does not agree that </w:t>
      </w:r>
      <w:proofErr w:type="spellStart"/>
      <w:r w:rsidRPr="00620BAB">
        <w:rPr>
          <w:i/>
          <w:iCs/>
        </w:rPr>
        <w:t>addign</w:t>
      </w:r>
      <w:proofErr w:type="spellEnd"/>
      <w:r w:rsidRPr="00620BAB">
        <w:rPr>
          <w:i/>
          <w:iCs/>
        </w:rPr>
        <w:t xml:space="preserve"> a definition is editorial.</w:t>
      </w:r>
    </w:p>
    <w:p w14:paraId="57C2DB2C"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provides r01</w:t>
      </w:r>
    </w:p>
    <w:p w14:paraId="695F108E" w14:textId="77777777" w:rsidR="00B06E45" w:rsidRPr="00620BAB" w:rsidRDefault="00B06E45" w:rsidP="00B06E45">
      <w:pPr>
        <w:pStyle w:val="FP"/>
        <w:keepNext/>
        <w:rPr>
          <w:i/>
          <w:iCs/>
        </w:rPr>
      </w:pPr>
      <w:r w:rsidRPr="00620BAB">
        <w:rPr>
          <w:i/>
          <w:iCs/>
        </w:rPr>
        <w:t>Josep (DT) comments. Is OK with r01</w:t>
      </w:r>
    </w:p>
    <w:p w14:paraId="7F0B152A" w14:textId="77777777" w:rsidR="00B06E45" w:rsidRPr="00620BAB" w:rsidRDefault="00B06E45" w:rsidP="00B06E45">
      <w:pPr>
        <w:pStyle w:val="FP"/>
        <w:keepNext/>
        <w:rPr>
          <w:i/>
          <w:iCs/>
        </w:rPr>
      </w:pPr>
      <w:r w:rsidRPr="00620BAB">
        <w:rPr>
          <w:i/>
          <w:iCs/>
        </w:rPr>
        <w:t>Rainer (Nokia) questions the need of this CR.</w:t>
      </w:r>
    </w:p>
    <w:p w14:paraId="6737D694" w14:textId="77777777" w:rsidR="00B06E45" w:rsidRPr="00620BAB" w:rsidRDefault="00B06E45" w:rsidP="00B06E45">
      <w:pPr>
        <w:pStyle w:val="FP"/>
        <w:keepNext/>
        <w:rPr>
          <w:i/>
          <w:iCs/>
        </w:rPr>
      </w:pPr>
      <w:r w:rsidRPr="00620BAB">
        <w:rPr>
          <w:i/>
          <w:iCs/>
        </w:rPr>
        <w:t>Haris(Qualcomm) proposes r02</w:t>
      </w:r>
    </w:p>
    <w:p w14:paraId="642FE260"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provides r03</w:t>
      </w:r>
    </w:p>
    <w:p w14:paraId="1C0C6B52" w14:textId="77777777" w:rsidR="00B06E45" w:rsidRPr="00620BAB" w:rsidRDefault="00B06E45" w:rsidP="00B06E45">
      <w:pPr>
        <w:pStyle w:val="FP"/>
        <w:keepNext/>
        <w:rPr>
          <w:i/>
          <w:iCs/>
        </w:rPr>
      </w:pPr>
      <w:r w:rsidRPr="00620BAB">
        <w:rPr>
          <w:i/>
          <w:iCs/>
        </w:rPr>
        <w:t>Peter Hedman (Ericsson) provides comments</w:t>
      </w:r>
    </w:p>
    <w:p w14:paraId="237DF897" w14:textId="77777777" w:rsidR="00B06E45" w:rsidRPr="00620BAB" w:rsidRDefault="00B06E45" w:rsidP="00B06E45">
      <w:pPr>
        <w:pStyle w:val="FP"/>
        <w:keepNext/>
        <w:rPr>
          <w:i/>
          <w:iCs/>
        </w:rPr>
      </w:pPr>
      <w:r w:rsidRPr="00620BAB">
        <w:rPr>
          <w:i/>
          <w:iCs/>
        </w:rPr>
        <w:t>Peter Hedman (Ericsson) provides r04</w:t>
      </w:r>
    </w:p>
    <w:p w14:paraId="32B67D7E"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this CR can be marked merged if </w:t>
      </w:r>
      <w:r>
        <w:rPr>
          <w:i/>
          <w:iCs/>
          <w:color w:val="0000FF"/>
        </w:rPr>
        <w:t>TD S2</w:t>
      </w:r>
      <w:r>
        <w:rPr>
          <w:i/>
          <w:iCs/>
          <w:color w:val="0000FF"/>
        </w:rPr>
        <w:noBreakHyphen/>
        <w:t>2200432</w:t>
      </w:r>
      <w:r w:rsidRPr="00620BAB">
        <w:rPr>
          <w:i/>
          <w:iCs/>
        </w:rPr>
        <w:t>r04 is agreeable.</w:t>
      </w:r>
    </w:p>
    <w:p w14:paraId="1DF90CF0" w14:textId="77777777" w:rsidR="00B06E45" w:rsidRPr="00620BAB" w:rsidRDefault="00B06E45" w:rsidP="00B06E45">
      <w:pPr>
        <w:pStyle w:val="FP"/>
        <w:keepNext/>
        <w:rPr>
          <w:i/>
          <w:iCs/>
        </w:rPr>
      </w:pPr>
      <w:r w:rsidRPr="00620BAB">
        <w:rPr>
          <w:i/>
          <w:iCs/>
        </w:rPr>
        <w:t>==== 8.X, 9.X, 10.X Revisions Deadline ====</w:t>
      </w:r>
    </w:p>
    <w:p w14:paraId="76721592" w14:textId="77777777" w:rsidR="00B06E45" w:rsidRPr="00620BAB" w:rsidRDefault="00B06E45" w:rsidP="00B06E45">
      <w:pPr>
        <w:pStyle w:val="FP"/>
        <w:keepNext/>
        <w:rPr>
          <w:i/>
          <w:iCs/>
        </w:rPr>
      </w:pPr>
      <w:proofErr w:type="spellStart"/>
      <w:r w:rsidRPr="00620BAB">
        <w:rPr>
          <w:i/>
          <w:iCs/>
        </w:rPr>
        <w:t>Qianghua</w:t>
      </w:r>
      <w:proofErr w:type="spellEnd"/>
      <w:r w:rsidRPr="00620BAB">
        <w:rPr>
          <w:i/>
          <w:iCs/>
        </w:rPr>
        <w:t xml:space="preserve"> (Huawei) if </w:t>
      </w:r>
      <w:r>
        <w:rPr>
          <w:i/>
          <w:iCs/>
          <w:color w:val="0000FF"/>
        </w:rPr>
        <w:t>TD S2</w:t>
      </w:r>
      <w:r>
        <w:rPr>
          <w:i/>
          <w:iCs/>
          <w:color w:val="0000FF"/>
        </w:rPr>
        <w:noBreakHyphen/>
        <w:t>2200432</w:t>
      </w:r>
      <w:r w:rsidRPr="00620BAB">
        <w:rPr>
          <w:i/>
          <w:iCs/>
        </w:rPr>
        <w:t>r04~r06 is not agreed, then I suggest to go with r03 for this CR</w:t>
      </w:r>
    </w:p>
    <w:p w14:paraId="11B27FB2" w14:textId="77777777" w:rsidR="00B06E45" w:rsidRPr="00620BAB" w:rsidRDefault="00B06E45" w:rsidP="00B06E45">
      <w:pPr>
        <w:pStyle w:val="FP"/>
        <w:keepNext/>
        <w:rPr>
          <w:i/>
          <w:iCs/>
        </w:rPr>
      </w:pPr>
      <w:r w:rsidRPr="00620BAB">
        <w:rPr>
          <w:i/>
          <w:iCs/>
        </w:rPr>
        <w:t>==== 8.X, 9.X, 10.X Final Deadline ====</w:t>
      </w:r>
    </w:p>
    <w:p w14:paraId="07D99AAC" w14:textId="77777777" w:rsidR="00B06E45" w:rsidRPr="00DA12F6" w:rsidRDefault="00B06E45" w:rsidP="00B06E45">
      <w:pPr>
        <w:keepNext/>
        <w:rPr>
          <w:rFonts w:cs="Arial"/>
          <w:b/>
        </w:rPr>
      </w:pPr>
      <w:r w:rsidRPr="00DA12F6">
        <w:rPr>
          <w:rFonts w:cs="Arial"/>
          <w:b/>
        </w:rPr>
        <w:t>Discussion and conclusion:</w:t>
      </w:r>
    </w:p>
    <w:p w14:paraId="420F6524" w14:textId="44669427" w:rsidR="00B06E45" w:rsidRPr="00513042" w:rsidRDefault="00B06E45" w:rsidP="00B06E45">
      <w:r w:rsidRPr="00513042">
        <w:t xml:space="preserve">Huawei suggested merging </w:t>
      </w:r>
      <w:r w:rsidRPr="00513042">
        <w:rPr>
          <w:color w:val="0000FF"/>
        </w:rPr>
        <w:t>S2</w:t>
      </w:r>
      <w:r w:rsidRPr="00513042">
        <w:rPr>
          <w:color w:val="0000FF"/>
        </w:rPr>
        <w:noBreakHyphen/>
        <w:t>2200644</w:t>
      </w:r>
      <w:r w:rsidRPr="00513042">
        <w:t xml:space="preserve"> into r05 of </w:t>
      </w:r>
      <w:r w:rsidRPr="00513042">
        <w:rPr>
          <w:color w:val="0000FF"/>
        </w:rPr>
        <w:t>S2-2200432</w:t>
      </w:r>
      <w:r w:rsidRPr="00513042">
        <w:t>, which is currently marked as noted.</w:t>
      </w:r>
      <w:r w:rsidRPr="00513042">
        <w:rPr>
          <w:color w:val="0000FF"/>
        </w:rPr>
        <w:t xml:space="preserve"> </w:t>
      </w:r>
      <w:r w:rsidR="00513042" w:rsidRPr="00513042">
        <w:rPr>
          <w:color w:val="0000FF"/>
        </w:rPr>
        <w:t>S2-2200432r05</w:t>
      </w:r>
      <w:r w:rsidR="00513042" w:rsidRPr="00513042">
        <w:t xml:space="preserve"> was revised, merging </w:t>
      </w:r>
      <w:r w:rsidR="00513042" w:rsidRPr="00513042">
        <w:rPr>
          <w:color w:val="0000FF"/>
        </w:rPr>
        <w:t>S2</w:t>
      </w:r>
      <w:r w:rsidR="00513042" w:rsidRPr="00513042">
        <w:rPr>
          <w:color w:val="0000FF"/>
        </w:rPr>
        <w:noBreakHyphen/>
        <w:t>2200644</w:t>
      </w:r>
      <w:r w:rsidR="00513042" w:rsidRPr="00513042">
        <w:t xml:space="preserve">, to </w:t>
      </w:r>
      <w:r w:rsidR="00513042" w:rsidRPr="007F6865">
        <w:rPr>
          <w:color w:val="0000FF"/>
        </w:rPr>
        <w:t>S2-2201839</w:t>
      </w:r>
      <w:r w:rsidR="00513042" w:rsidRPr="00513042">
        <w:t xml:space="preserve">, which was </w:t>
      </w:r>
      <w:r w:rsidR="00513042" w:rsidRPr="00513042">
        <w:rPr>
          <w:color w:val="FF0000"/>
          <w:lang w:eastAsia="en-US"/>
        </w:rPr>
        <w:t>approved</w:t>
      </w:r>
      <w:r w:rsidR="00513042" w:rsidRPr="00513042">
        <w:t>.</w:t>
      </w:r>
    </w:p>
    <w:p w14:paraId="6E82A6C0" w14:textId="254417A0" w:rsidR="00771372" w:rsidRDefault="00771372" w:rsidP="00771372"/>
    <w:p w14:paraId="056F810C" w14:textId="77777777" w:rsidR="00B06E45" w:rsidRDefault="00B06E45" w:rsidP="00B06E45">
      <w:pPr>
        <w:pBdr>
          <w:top w:val="single" w:sz="4" w:space="1" w:color="auto"/>
        </w:pBdr>
      </w:pPr>
      <w:r>
        <w:rPr>
          <w:color w:val="0000FF"/>
        </w:rPr>
        <w:t>TD S2</w:t>
      </w:r>
      <w:r>
        <w:rPr>
          <w:color w:val="0000FF"/>
        </w:rPr>
        <w:noBreakHyphen/>
        <w:t>2200268</w:t>
      </w:r>
      <w:r>
        <w:t xml:space="preserve"> (CR) 23.501 CR3480: Correction on 5G access stratum time distribution (Source: Huawei, </w:t>
      </w:r>
      <w:proofErr w:type="spellStart"/>
      <w:r>
        <w:t>HiSilicon</w:t>
      </w:r>
      <w:proofErr w:type="spellEnd"/>
      <w:r>
        <w:t>)</w:t>
      </w:r>
    </w:p>
    <w:p w14:paraId="21B669BA" w14:textId="77777777" w:rsidR="00B06E45" w:rsidRPr="00FC3E14" w:rsidRDefault="00B06E45" w:rsidP="00B06E45">
      <w:pPr>
        <w:pStyle w:val="FP"/>
        <w:keepNext/>
        <w:rPr>
          <w:b/>
          <w:bCs/>
          <w:i/>
          <w:iCs/>
        </w:rPr>
      </w:pPr>
      <w:r w:rsidRPr="00FC3E14">
        <w:rPr>
          <w:b/>
          <w:bCs/>
          <w:i/>
          <w:iCs/>
        </w:rPr>
        <w:t>e-mail comments:</w:t>
      </w:r>
    </w:p>
    <w:p w14:paraId="6E02B92B" w14:textId="77777777" w:rsidR="00B06E45" w:rsidRPr="00976F34" w:rsidRDefault="00B06E45" w:rsidP="00B06E45">
      <w:pPr>
        <w:pStyle w:val="FP"/>
        <w:keepNext/>
        <w:rPr>
          <w:i/>
          <w:iCs/>
        </w:rPr>
      </w:pPr>
      <w:r w:rsidRPr="00976F34">
        <w:rPr>
          <w:i/>
          <w:iCs/>
        </w:rPr>
        <w:t>Shabnam (Ericsson) objects to the proposed change as this is not FASMO, the original focus was as specified without these changes. Internal system clock functions as understood before and independent of the intro of the access stratum time distribution control.</w:t>
      </w:r>
    </w:p>
    <w:p w14:paraId="79869417" w14:textId="77777777" w:rsidR="00B06E45" w:rsidRPr="00976F34" w:rsidRDefault="00B06E45" w:rsidP="00B06E45">
      <w:pPr>
        <w:pStyle w:val="FP"/>
        <w:keepNext/>
        <w:rPr>
          <w:i/>
          <w:iCs/>
        </w:rPr>
      </w:pPr>
      <w:r w:rsidRPr="00976F34">
        <w:rPr>
          <w:i/>
          <w:iCs/>
        </w:rPr>
        <w:t>Devaki (Nokia) comments that there is no need for radical changes as proposed, sees no need for the CR.</w:t>
      </w:r>
    </w:p>
    <w:p w14:paraId="3AEC1EBB" w14:textId="77777777" w:rsidR="00B06E45" w:rsidRPr="00976F34" w:rsidRDefault="00B06E45" w:rsidP="00B06E45">
      <w:pPr>
        <w:pStyle w:val="FP"/>
        <w:keepNext/>
        <w:rPr>
          <w:i/>
          <w:iCs/>
        </w:rPr>
      </w:pPr>
      <w:r w:rsidRPr="00976F34">
        <w:rPr>
          <w:i/>
          <w:iCs/>
        </w:rPr>
        <w:t>Sebastian (Qualcomm) objects to the CR</w:t>
      </w:r>
    </w:p>
    <w:p w14:paraId="0F63C6D3" w14:textId="77777777" w:rsidR="00B06E45" w:rsidRPr="00771372" w:rsidRDefault="00B06E45" w:rsidP="00B06E45">
      <w:pPr>
        <w:pStyle w:val="FP"/>
        <w:keepNext/>
        <w:rPr>
          <w:i/>
          <w:iCs/>
          <w:lang w:val="fr-FR"/>
        </w:rPr>
      </w:pPr>
      <w:proofErr w:type="spellStart"/>
      <w:r w:rsidRPr="00771372">
        <w:rPr>
          <w:i/>
          <w:iCs/>
          <w:lang w:val="fr-FR"/>
        </w:rPr>
        <w:t>Haiyang</w:t>
      </w:r>
      <w:proofErr w:type="spellEnd"/>
      <w:r w:rsidRPr="00771372">
        <w:rPr>
          <w:i/>
          <w:iCs/>
          <w:lang w:val="fr-FR"/>
        </w:rPr>
        <w:t xml:space="preserve"> (Huawei) clarifies.</w:t>
      </w:r>
    </w:p>
    <w:p w14:paraId="01CF4CCC" w14:textId="77777777" w:rsidR="00B06E45" w:rsidRPr="00771372" w:rsidRDefault="00B06E45" w:rsidP="00B06E45">
      <w:pPr>
        <w:pStyle w:val="FP"/>
        <w:keepNext/>
        <w:rPr>
          <w:i/>
          <w:iCs/>
          <w:lang w:val="fr-FR"/>
        </w:rPr>
      </w:pPr>
      <w:r w:rsidRPr="00771372">
        <w:rPr>
          <w:i/>
          <w:iCs/>
          <w:lang w:val="fr-FR"/>
        </w:rPr>
        <w:t>Devaki (Nokia) comments.</w:t>
      </w:r>
    </w:p>
    <w:p w14:paraId="08C1CDCF" w14:textId="77777777" w:rsidR="00B06E45" w:rsidRPr="00976F34" w:rsidRDefault="00B06E45" w:rsidP="00B06E45">
      <w:pPr>
        <w:pStyle w:val="FP"/>
        <w:keepNext/>
        <w:rPr>
          <w:i/>
          <w:iCs/>
        </w:rPr>
      </w:pPr>
      <w:r w:rsidRPr="00976F34">
        <w:rPr>
          <w:i/>
          <w:iCs/>
        </w:rPr>
        <w:t>Haiyang (Huawei) provides r01, but prefer r00.</w:t>
      </w:r>
    </w:p>
    <w:p w14:paraId="0E012B50" w14:textId="77777777" w:rsidR="00B06E45" w:rsidRPr="00976F34" w:rsidRDefault="00B06E45" w:rsidP="00B06E45">
      <w:pPr>
        <w:pStyle w:val="FP"/>
        <w:keepNext/>
        <w:rPr>
          <w:i/>
          <w:iCs/>
        </w:rPr>
      </w:pPr>
      <w:r w:rsidRPr="00976F34">
        <w:rPr>
          <w:i/>
          <w:iCs/>
        </w:rPr>
        <w:t>==== 8.X, 9.X, 10.X Revisions Deadline ====</w:t>
      </w:r>
    </w:p>
    <w:p w14:paraId="5DE74D81" w14:textId="77777777" w:rsidR="00B06E45" w:rsidRPr="00976F34" w:rsidRDefault="00B06E45" w:rsidP="00B06E45">
      <w:pPr>
        <w:pStyle w:val="FP"/>
        <w:keepNext/>
        <w:rPr>
          <w:i/>
          <w:iCs/>
        </w:rPr>
      </w:pPr>
      <w:r w:rsidRPr="00976F34">
        <w:rPr>
          <w:i/>
          <w:iCs/>
        </w:rPr>
        <w:t>Shabnam (Ericsson) provides late revision in Drafts folder to undo r01 change and replace with changes in clause 5.27.1.9, to take it to CC#4</w:t>
      </w:r>
    </w:p>
    <w:p w14:paraId="0D953A53" w14:textId="77777777" w:rsidR="00B06E45" w:rsidRPr="00976F34" w:rsidRDefault="00B06E45" w:rsidP="00B06E45">
      <w:pPr>
        <w:pStyle w:val="FP"/>
        <w:keepNext/>
        <w:rPr>
          <w:i/>
          <w:iCs/>
        </w:rPr>
      </w:pPr>
      <w:r w:rsidRPr="00976F34">
        <w:rPr>
          <w:i/>
          <w:iCs/>
        </w:rPr>
        <w:t>==== 8.X, 9.X, 10.X Final Deadline ====</w:t>
      </w:r>
    </w:p>
    <w:p w14:paraId="30EB45E4" w14:textId="77777777" w:rsidR="00B06E45" w:rsidRPr="00976F34" w:rsidRDefault="00B06E45" w:rsidP="00B06E45">
      <w:pPr>
        <w:pStyle w:val="FP"/>
        <w:keepNext/>
        <w:rPr>
          <w:i/>
          <w:iCs/>
        </w:rPr>
      </w:pPr>
      <w:r w:rsidRPr="00976F34">
        <w:rPr>
          <w:i/>
          <w:iCs/>
        </w:rPr>
        <w:t>Haiyang (Huawei) is OK with the draft provided by Shabnam (Ericsson).</w:t>
      </w:r>
    </w:p>
    <w:p w14:paraId="4CE4F719" w14:textId="77777777" w:rsidR="00B06E45" w:rsidRPr="00976F34" w:rsidRDefault="00B06E45" w:rsidP="00B06E45">
      <w:pPr>
        <w:pStyle w:val="FP"/>
        <w:keepNext/>
        <w:rPr>
          <w:i/>
          <w:iCs/>
        </w:rPr>
      </w:pPr>
      <w:r w:rsidRPr="00976F34">
        <w:rPr>
          <w:i/>
          <w:iCs/>
        </w:rPr>
        <w:t>Devaki (Nokia) provides r03 in CC#4 folder.</w:t>
      </w:r>
    </w:p>
    <w:p w14:paraId="06E84790" w14:textId="77777777" w:rsidR="00B06E45" w:rsidRPr="00976F34" w:rsidRDefault="00B06E45" w:rsidP="00B06E45">
      <w:pPr>
        <w:pStyle w:val="FP"/>
        <w:keepNext/>
        <w:rPr>
          <w:i/>
          <w:iCs/>
        </w:rPr>
      </w:pPr>
      <w:r w:rsidRPr="00976F34">
        <w:rPr>
          <w:i/>
          <w:iCs/>
        </w:rPr>
        <w:t>Devaki (Nokia) provides updates on top of r02 in Draft folder as r03 in CC#1 folder.</w:t>
      </w:r>
    </w:p>
    <w:p w14:paraId="180E0BBF" w14:textId="77777777" w:rsidR="00B06E45" w:rsidRPr="00DA12F6" w:rsidRDefault="00B06E45" w:rsidP="00B06E45">
      <w:pPr>
        <w:keepNext/>
        <w:rPr>
          <w:rFonts w:cs="Arial"/>
          <w:b/>
        </w:rPr>
      </w:pPr>
      <w:r w:rsidRPr="00DA12F6">
        <w:rPr>
          <w:rFonts w:cs="Arial"/>
          <w:b/>
        </w:rPr>
        <w:t>Discussion and conclusion:</w:t>
      </w:r>
    </w:p>
    <w:p w14:paraId="3BAA3FD8" w14:textId="77777777" w:rsidR="00513042" w:rsidRPr="00B06E45" w:rsidRDefault="00513042" w:rsidP="00513042">
      <w:r>
        <w:t xml:space="preserve">r01 with changes was agreed, which was revised in </w:t>
      </w:r>
      <w:r w:rsidRPr="00513042">
        <w:rPr>
          <w:color w:val="0000FF"/>
        </w:rPr>
        <w:t>S2-2201837</w:t>
      </w:r>
      <w:r>
        <w:t xml:space="preserve"> which was </w:t>
      </w:r>
      <w:r w:rsidRPr="00C3284B">
        <w:rPr>
          <w:color w:val="FF0000"/>
          <w:lang w:eastAsia="en-US"/>
        </w:rPr>
        <w:t>approved</w:t>
      </w:r>
      <w:r>
        <w:t>.</w:t>
      </w:r>
    </w:p>
    <w:p w14:paraId="6DE56D35" w14:textId="159B8DC2" w:rsidR="00B06E45" w:rsidRDefault="00B06E45" w:rsidP="00B06E45"/>
    <w:p w14:paraId="07CBF9E7" w14:textId="77777777" w:rsidR="00513042" w:rsidRDefault="00513042" w:rsidP="00513042">
      <w:pPr>
        <w:pBdr>
          <w:top w:val="single" w:sz="4" w:space="1" w:color="auto"/>
        </w:pBdr>
      </w:pPr>
      <w:r>
        <w:rPr>
          <w:color w:val="0000FF"/>
        </w:rPr>
        <w:t>TD S2</w:t>
      </w:r>
      <w:r>
        <w:rPr>
          <w:color w:val="0000FF"/>
        </w:rPr>
        <w:noBreakHyphen/>
        <w:t>2200147</w:t>
      </w:r>
      <w:r>
        <w:t xml:space="preserve"> (LS OUT) [DRAFT] LS reply on RAN WG2 agreements for paging with service indication (Source: vivo)</w:t>
      </w:r>
    </w:p>
    <w:p w14:paraId="373EB5D6" w14:textId="77777777" w:rsidR="00513042" w:rsidRPr="00FC3E14" w:rsidRDefault="00513042" w:rsidP="00513042">
      <w:pPr>
        <w:pStyle w:val="FP"/>
        <w:keepNext/>
        <w:rPr>
          <w:b/>
          <w:bCs/>
          <w:i/>
          <w:iCs/>
        </w:rPr>
      </w:pPr>
      <w:r w:rsidRPr="00FC3E14">
        <w:rPr>
          <w:b/>
          <w:bCs/>
          <w:i/>
          <w:iCs/>
        </w:rPr>
        <w:t>e-mail comments:</w:t>
      </w:r>
    </w:p>
    <w:p w14:paraId="7BD29EF1" w14:textId="77777777" w:rsidR="00513042" w:rsidRPr="00976F34" w:rsidRDefault="00513042" w:rsidP="00513042">
      <w:pPr>
        <w:pStyle w:val="FP"/>
        <w:keepNext/>
        <w:rPr>
          <w:i/>
          <w:iCs/>
        </w:rPr>
      </w:pPr>
      <w:r w:rsidRPr="00976F34">
        <w:rPr>
          <w:i/>
          <w:iCs/>
        </w:rPr>
        <w:t>Lars (Sony) provides r01</w:t>
      </w:r>
    </w:p>
    <w:p w14:paraId="5A287956" w14:textId="77777777" w:rsidR="00513042" w:rsidRPr="00976F34" w:rsidRDefault="00513042" w:rsidP="00513042">
      <w:pPr>
        <w:pStyle w:val="FP"/>
        <w:keepNext/>
        <w:rPr>
          <w:i/>
          <w:iCs/>
        </w:rPr>
      </w:pPr>
      <w:r w:rsidRPr="00976F34">
        <w:rPr>
          <w:i/>
          <w:iCs/>
        </w:rPr>
        <w:t>Saso (Intel) provides r02</w:t>
      </w:r>
    </w:p>
    <w:p w14:paraId="5DC3C6C3" w14:textId="77777777" w:rsidR="00513042" w:rsidRPr="00976F34" w:rsidRDefault="00513042" w:rsidP="00513042">
      <w:pPr>
        <w:pStyle w:val="FP"/>
        <w:keepNext/>
        <w:rPr>
          <w:i/>
          <w:iCs/>
        </w:rPr>
      </w:pPr>
      <w:r w:rsidRPr="00976F34">
        <w:rPr>
          <w:i/>
          <w:iCs/>
        </w:rPr>
        <w:t>Steve (Huawei) does not think r02 addition is correct</w:t>
      </w:r>
    </w:p>
    <w:p w14:paraId="3AACFD9C" w14:textId="77777777" w:rsidR="00513042" w:rsidRPr="00976F34" w:rsidRDefault="00513042" w:rsidP="00513042">
      <w:pPr>
        <w:pStyle w:val="FP"/>
        <w:keepNext/>
        <w:rPr>
          <w:i/>
          <w:iCs/>
        </w:rPr>
      </w:pPr>
      <w:r w:rsidRPr="00976F34">
        <w:rPr>
          <w:i/>
          <w:iCs/>
        </w:rPr>
        <w:t>Juan Zhang (Qualcomm) prefers r01.</w:t>
      </w:r>
    </w:p>
    <w:p w14:paraId="198A0A30" w14:textId="77777777" w:rsidR="00513042" w:rsidRPr="00976F34" w:rsidRDefault="00513042" w:rsidP="00513042">
      <w:pPr>
        <w:pStyle w:val="FP"/>
        <w:keepNext/>
        <w:rPr>
          <w:i/>
          <w:iCs/>
        </w:rPr>
      </w:pPr>
      <w:r w:rsidRPr="00976F34">
        <w:rPr>
          <w:i/>
          <w:iCs/>
        </w:rPr>
        <w:t>Saso (Intel) withdraws r02</w:t>
      </w:r>
    </w:p>
    <w:p w14:paraId="5FB595F9" w14:textId="77777777" w:rsidR="00513042" w:rsidRPr="00976F34" w:rsidRDefault="00513042" w:rsidP="00513042">
      <w:pPr>
        <w:pStyle w:val="FP"/>
        <w:keepNext/>
        <w:rPr>
          <w:i/>
          <w:iCs/>
        </w:rPr>
      </w:pPr>
      <w:r w:rsidRPr="00976F34">
        <w:rPr>
          <w:i/>
          <w:iCs/>
        </w:rPr>
        <w:t>Xiaowan (vivo) provides r03</w:t>
      </w:r>
    </w:p>
    <w:p w14:paraId="544756AF" w14:textId="77777777" w:rsidR="00513042" w:rsidRPr="00976F34" w:rsidRDefault="00513042" w:rsidP="00513042">
      <w:pPr>
        <w:pStyle w:val="FP"/>
        <w:keepNext/>
        <w:rPr>
          <w:i/>
          <w:iCs/>
        </w:rPr>
      </w:pPr>
      <w:r w:rsidRPr="00976F34">
        <w:rPr>
          <w:i/>
          <w:iCs/>
        </w:rPr>
        <w:t>Alessio(Nokia) asks a question: is r03 a duplicate of r01? Nokia is ok with r01.</w:t>
      </w:r>
    </w:p>
    <w:p w14:paraId="4FD5609F" w14:textId="77777777" w:rsidR="00513042" w:rsidRPr="00976F34" w:rsidRDefault="00513042" w:rsidP="00513042">
      <w:pPr>
        <w:pStyle w:val="FP"/>
        <w:keepNext/>
        <w:rPr>
          <w:i/>
          <w:iCs/>
        </w:rPr>
      </w:pPr>
      <w:r w:rsidRPr="00976F34">
        <w:rPr>
          <w:i/>
          <w:iCs/>
        </w:rPr>
        <w:t>Xiaowan(vivo) confirms r03 is same as r01</w:t>
      </w:r>
    </w:p>
    <w:p w14:paraId="47E8A6ED" w14:textId="77777777" w:rsidR="00513042" w:rsidRPr="00976F34" w:rsidRDefault="00513042" w:rsidP="00513042">
      <w:pPr>
        <w:pStyle w:val="FP"/>
        <w:keepNext/>
        <w:rPr>
          <w:i/>
          <w:iCs/>
        </w:rPr>
      </w:pPr>
      <w:r w:rsidRPr="00976F34">
        <w:rPr>
          <w:i/>
          <w:iCs/>
        </w:rPr>
        <w:t>Steve (Huawei) r01 and r03 look the same to me</w:t>
      </w:r>
    </w:p>
    <w:p w14:paraId="4358B2E8" w14:textId="77777777" w:rsidR="00513042" w:rsidRPr="00976F34" w:rsidRDefault="00513042" w:rsidP="00513042">
      <w:pPr>
        <w:pStyle w:val="FP"/>
        <w:keepNext/>
        <w:rPr>
          <w:i/>
          <w:iCs/>
        </w:rPr>
      </w:pPr>
      <w:r w:rsidRPr="00976F34">
        <w:rPr>
          <w:i/>
          <w:iCs/>
        </w:rPr>
        <w:t>==== 8.X, 9.X, 10.X Revisions Deadline ====</w:t>
      </w:r>
    </w:p>
    <w:p w14:paraId="3CD43BD5" w14:textId="77777777" w:rsidR="00513042" w:rsidRPr="00976F34" w:rsidRDefault="00513042" w:rsidP="00513042">
      <w:pPr>
        <w:pStyle w:val="FP"/>
        <w:keepNext/>
        <w:rPr>
          <w:i/>
          <w:iCs/>
        </w:rPr>
      </w:pPr>
      <w:r w:rsidRPr="00976F34">
        <w:rPr>
          <w:i/>
          <w:iCs/>
        </w:rPr>
        <w:t>Juan Zhang (Qualcomm) is OK with r03.</w:t>
      </w:r>
    </w:p>
    <w:p w14:paraId="35083425" w14:textId="77777777" w:rsidR="00513042" w:rsidRPr="00976F34" w:rsidRDefault="00513042" w:rsidP="00513042">
      <w:pPr>
        <w:pStyle w:val="FP"/>
        <w:keepNext/>
        <w:rPr>
          <w:i/>
          <w:iCs/>
        </w:rPr>
      </w:pPr>
      <w:r w:rsidRPr="00976F34">
        <w:rPr>
          <w:i/>
          <w:iCs/>
        </w:rPr>
        <w:t>Lars (Sony) is OK with r03.</w:t>
      </w:r>
    </w:p>
    <w:p w14:paraId="16C53A26" w14:textId="77777777" w:rsidR="00513042" w:rsidRPr="00976F34" w:rsidRDefault="00513042" w:rsidP="00513042">
      <w:pPr>
        <w:pStyle w:val="FP"/>
        <w:keepNext/>
        <w:rPr>
          <w:i/>
          <w:iCs/>
        </w:rPr>
      </w:pPr>
      <w:r w:rsidRPr="00976F34">
        <w:rPr>
          <w:i/>
          <w:iCs/>
        </w:rPr>
        <w:t>Saso (Intel) is OK with r03.</w:t>
      </w:r>
    </w:p>
    <w:p w14:paraId="27547AF4" w14:textId="77777777" w:rsidR="00513042" w:rsidRPr="00976F34" w:rsidRDefault="00513042" w:rsidP="00513042">
      <w:pPr>
        <w:pStyle w:val="FP"/>
        <w:keepNext/>
        <w:rPr>
          <w:i/>
          <w:iCs/>
        </w:rPr>
      </w:pPr>
      <w:r w:rsidRPr="00976F34">
        <w:rPr>
          <w:i/>
          <w:iCs/>
        </w:rPr>
        <w:t>Steve (Huawei) comments, needs small update to align with the CR.</w:t>
      </w:r>
    </w:p>
    <w:p w14:paraId="6EFDB07D" w14:textId="77777777" w:rsidR="00513042" w:rsidRPr="00976F34" w:rsidRDefault="00513042" w:rsidP="00513042">
      <w:pPr>
        <w:pStyle w:val="FP"/>
        <w:keepNext/>
        <w:rPr>
          <w:i/>
          <w:iCs/>
        </w:rPr>
      </w:pPr>
      <w:r w:rsidRPr="00976F34">
        <w:rPr>
          <w:i/>
          <w:iCs/>
        </w:rPr>
        <w:t>Xiaowan(vivo) proposes to agree r03 with the changes of 1) 'network' -&gt; 'RAN' and 2) attached CR number, in order to fix the comment from Steve (Huawei). R04 is provided to reflect this</w:t>
      </w:r>
    </w:p>
    <w:p w14:paraId="1568A10D" w14:textId="77777777" w:rsidR="00513042" w:rsidRPr="00976F34" w:rsidRDefault="00513042" w:rsidP="00513042">
      <w:pPr>
        <w:pStyle w:val="FP"/>
        <w:keepNext/>
        <w:rPr>
          <w:i/>
          <w:iCs/>
        </w:rPr>
      </w:pPr>
      <w:r w:rsidRPr="00976F34">
        <w:rPr>
          <w:i/>
          <w:iCs/>
        </w:rPr>
        <w:t>Steve (Huawei) provides r05</w:t>
      </w:r>
    </w:p>
    <w:p w14:paraId="69F72A17" w14:textId="77777777" w:rsidR="00513042" w:rsidRPr="00976F34" w:rsidRDefault="00513042" w:rsidP="00513042">
      <w:pPr>
        <w:pStyle w:val="FP"/>
        <w:keepNext/>
        <w:rPr>
          <w:i/>
          <w:iCs/>
        </w:rPr>
      </w:pPr>
      <w:r w:rsidRPr="00976F34">
        <w:rPr>
          <w:i/>
          <w:iCs/>
        </w:rPr>
        <w:t>Xiaowan(vivo) is OK with r05</w:t>
      </w:r>
    </w:p>
    <w:p w14:paraId="4A16A14D" w14:textId="77777777" w:rsidR="00513042" w:rsidRPr="00976F34" w:rsidRDefault="00513042" w:rsidP="00513042">
      <w:pPr>
        <w:pStyle w:val="FP"/>
        <w:keepNext/>
        <w:rPr>
          <w:i/>
          <w:iCs/>
        </w:rPr>
      </w:pPr>
      <w:r w:rsidRPr="00976F34">
        <w:rPr>
          <w:i/>
          <w:iCs/>
        </w:rPr>
        <w:t>==== 8.X, 9.X, 10.X Final Deadline ====</w:t>
      </w:r>
    </w:p>
    <w:p w14:paraId="6136E4DB" w14:textId="77777777" w:rsidR="00513042" w:rsidRPr="00976F34" w:rsidRDefault="00513042" w:rsidP="00513042">
      <w:pPr>
        <w:pStyle w:val="FP"/>
        <w:keepNext/>
        <w:rPr>
          <w:i/>
          <w:iCs/>
        </w:rPr>
      </w:pPr>
      <w:r w:rsidRPr="00976F34">
        <w:rPr>
          <w:i/>
          <w:iCs/>
        </w:rPr>
        <w:t>Xiaowan(vivo) will propose r05 in CC#4.</w:t>
      </w:r>
    </w:p>
    <w:p w14:paraId="11F69641" w14:textId="77777777" w:rsidR="00513042" w:rsidRPr="00DA12F6" w:rsidRDefault="00513042" w:rsidP="00513042">
      <w:pPr>
        <w:keepNext/>
        <w:rPr>
          <w:rFonts w:cs="Arial"/>
          <w:b/>
        </w:rPr>
      </w:pPr>
      <w:r w:rsidRPr="00DA12F6">
        <w:rPr>
          <w:rFonts w:cs="Arial"/>
          <w:b/>
        </w:rPr>
        <w:t>Discussion and conclusion:</w:t>
      </w:r>
    </w:p>
    <w:p w14:paraId="3BEEF648" w14:textId="70FEA61B" w:rsidR="00513042" w:rsidRPr="00513042" w:rsidRDefault="00513042" w:rsidP="00513042">
      <w:r>
        <w:t xml:space="preserve">Vivo proposed r05. </w:t>
      </w:r>
      <w:r>
        <w:rPr>
          <w:color w:val="0000FF"/>
        </w:rPr>
        <w:t>S2</w:t>
      </w:r>
      <w:r>
        <w:rPr>
          <w:color w:val="0000FF"/>
        </w:rPr>
        <w:noBreakHyphen/>
        <w:t>2200147r05</w:t>
      </w:r>
      <w:r>
        <w:t xml:space="preserve"> was agreed and revised to </w:t>
      </w:r>
      <w:r w:rsidRPr="00513042">
        <w:rPr>
          <w:color w:val="0000FF"/>
        </w:rPr>
        <w:t>S2-2201838</w:t>
      </w:r>
      <w:r>
        <w:t xml:space="preserve">, which was </w:t>
      </w:r>
      <w:r w:rsidRPr="00C3284B">
        <w:rPr>
          <w:color w:val="FF0000"/>
          <w:lang w:eastAsia="en-US"/>
        </w:rPr>
        <w:t>approved</w:t>
      </w:r>
      <w:r>
        <w:t>.</w:t>
      </w:r>
    </w:p>
    <w:p w14:paraId="1A4B63AB" w14:textId="77777777" w:rsidR="00513042" w:rsidRDefault="00513042" w:rsidP="00513042">
      <w:pPr>
        <w:pBdr>
          <w:top w:val="single" w:sz="4" w:space="1" w:color="auto"/>
        </w:pBdr>
      </w:pPr>
      <w:r>
        <w:rPr>
          <w:color w:val="0000FF"/>
        </w:rPr>
        <w:lastRenderedPageBreak/>
        <w:t>TD S2</w:t>
      </w:r>
      <w:r>
        <w:rPr>
          <w:color w:val="0000FF"/>
        </w:rPr>
        <w:noBreakHyphen/>
        <w:t>2200019</w:t>
      </w:r>
      <w:r>
        <w:t xml:space="preserve"> (LS In) LS from RAN WG2: LS on RAN2 agreements for paging with service indication (Source: RAN WG2)</w:t>
      </w:r>
    </w:p>
    <w:p w14:paraId="593B6831" w14:textId="77777777" w:rsidR="00513042" w:rsidRPr="00FC3E14" w:rsidRDefault="00513042" w:rsidP="00513042">
      <w:pPr>
        <w:pStyle w:val="FP"/>
        <w:keepNext/>
        <w:rPr>
          <w:b/>
          <w:bCs/>
          <w:i/>
          <w:iCs/>
        </w:rPr>
      </w:pPr>
      <w:r w:rsidRPr="00FC3E14">
        <w:rPr>
          <w:b/>
          <w:bCs/>
          <w:i/>
          <w:iCs/>
        </w:rPr>
        <w:t>e-mail comments:</w:t>
      </w:r>
    </w:p>
    <w:p w14:paraId="57190E2B" w14:textId="77777777" w:rsidR="00513042" w:rsidRPr="00976F34" w:rsidRDefault="00513042" w:rsidP="00513042">
      <w:pPr>
        <w:pStyle w:val="FP"/>
        <w:keepNext/>
        <w:rPr>
          <w:i/>
          <w:iCs/>
        </w:rPr>
      </w:pPr>
    </w:p>
    <w:p w14:paraId="774176D0" w14:textId="77777777" w:rsidR="00513042" w:rsidRPr="00976F34" w:rsidRDefault="00513042" w:rsidP="00513042">
      <w:pPr>
        <w:pStyle w:val="FP"/>
        <w:keepNext/>
        <w:rPr>
          <w:i/>
          <w:iCs/>
        </w:rPr>
      </w:pPr>
      <w:r w:rsidRPr="00976F34">
        <w:rPr>
          <w:i/>
          <w:iCs/>
        </w:rPr>
        <w:t>==== 8.X, 9.X, 10.X Final Deadline ====</w:t>
      </w:r>
    </w:p>
    <w:p w14:paraId="2577F8AF" w14:textId="77777777" w:rsidR="00513042" w:rsidRPr="00DA12F6" w:rsidRDefault="00513042" w:rsidP="00513042">
      <w:pPr>
        <w:keepNext/>
        <w:rPr>
          <w:rFonts w:cs="Arial"/>
          <w:b/>
        </w:rPr>
      </w:pPr>
      <w:r w:rsidRPr="00DA12F6">
        <w:rPr>
          <w:rFonts w:cs="Arial"/>
          <w:b/>
        </w:rPr>
        <w:t>Discussion and conclusion:</w:t>
      </w:r>
    </w:p>
    <w:p w14:paraId="068C1371" w14:textId="3E2D2064" w:rsidR="00513042" w:rsidRPr="00513042" w:rsidRDefault="00513042" w:rsidP="00513042">
      <w:r>
        <w:t xml:space="preserve">Final response in </w:t>
      </w:r>
      <w:r w:rsidRPr="00513042">
        <w:rPr>
          <w:color w:val="0000FF"/>
        </w:rPr>
        <w:t>S2-2201838</w:t>
      </w:r>
      <w:r>
        <w:t xml:space="preserve"> (Status: Replied to).</w:t>
      </w:r>
    </w:p>
    <w:p w14:paraId="60358AB2" w14:textId="4E33A4D4" w:rsidR="00B06E45" w:rsidRDefault="00B06E45" w:rsidP="00B06E45"/>
    <w:p w14:paraId="7A82F66F" w14:textId="0D34F285" w:rsidR="00513042" w:rsidRDefault="00513042" w:rsidP="00B06E45"/>
    <w:p w14:paraId="3B249F14" w14:textId="77777777" w:rsidR="00513042" w:rsidRDefault="00513042" w:rsidP="00513042">
      <w:pPr>
        <w:pBdr>
          <w:top w:val="single" w:sz="4" w:space="1" w:color="auto"/>
        </w:pBdr>
      </w:pPr>
      <w:r>
        <w:rPr>
          <w:color w:val="0000FF"/>
        </w:rPr>
        <w:t>TD S2</w:t>
      </w:r>
      <w:r>
        <w:rPr>
          <w:color w:val="0000FF"/>
        </w:rPr>
        <w:noBreakHyphen/>
        <w:t>2200987</w:t>
      </w:r>
      <w:r>
        <w:t xml:space="preserve"> (CR) 23.502 CR3398: SBI Message Priority for MPS (Source: </w:t>
      </w:r>
      <w:proofErr w:type="spellStart"/>
      <w:r>
        <w:t>Peraton</w:t>
      </w:r>
      <w:proofErr w:type="spellEnd"/>
      <w:r>
        <w:t xml:space="preserve"> Labs, CISA ECD, Verizon, AT&amp;T, T-Mobile USA)</w:t>
      </w:r>
    </w:p>
    <w:p w14:paraId="06F7869B" w14:textId="77777777" w:rsidR="00513042" w:rsidRPr="00FC3E14" w:rsidRDefault="00513042" w:rsidP="00513042">
      <w:pPr>
        <w:pStyle w:val="FP"/>
        <w:keepNext/>
        <w:rPr>
          <w:b/>
          <w:bCs/>
          <w:i/>
          <w:iCs/>
        </w:rPr>
      </w:pPr>
      <w:r w:rsidRPr="00FC3E14">
        <w:rPr>
          <w:b/>
          <w:bCs/>
          <w:i/>
          <w:iCs/>
        </w:rPr>
        <w:t>e-mail comments:</w:t>
      </w:r>
    </w:p>
    <w:p w14:paraId="60F38E98" w14:textId="77777777" w:rsidR="00513042" w:rsidRPr="00976F34" w:rsidRDefault="00513042" w:rsidP="00513042">
      <w:pPr>
        <w:pStyle w:val="FP"/>
        <w:keepNext/>
        <w:rPr>
          <w:i/>
          <w:iCs/>
        </w:rPr>
      </w:pPr>
      <w:r w:rsidRPr="00976F34">
        <w:rPr>
          <w:i/>
          <w:iCs/>
        </w:rPr>
        <w:t>Shabnam (Ericsson) comments that first change is placed in wrong place since AMF does not yet have the subscription information, until step 14.</w:t>
      </w:r>
    </w:p>
    <w:p w14:paraId="7AB25673" w14:textId="77777777" w:rsidR="00513042" w:rsidRPr="00976F34" w:rsidRDefault="00513042" w:rsidP="00513042">
      <w:pPr>
        <w:pStyle w:val="FP"/>
        <w:keepNext/>
        <w:rPr>
          <w:i/>
          <w:iCs/>
        </w:rPr>
      </w:pPr>
      <w:r w:rsidRPr="00976F34">
        <w:rPr>
          <w:i/>
          <w:iCs/>
        </w:rPr>
        <w:t>==== 8.X, 9.X, 10.X Revisions Deadline ====</w:t>
      </w:r>
    </w:p>
    <w:p w14:paraId="26AB75EF" w14:textId="77777777" w:rsidR="00513042" w:rsidRPr="00976F34" w:rsidRDefault="00513042" w:rsidP="00513042">
      <w:pPr>
        <w:pStyle w:val="FP"/>
        <w:keepNext/>
        <w:rPr>
          <w:i/>
          <w:iCs/>
        </w:rPr>
      </w:pPr>
      <w:r w:rsidRPr="00976F34">
        <w:rPr>
          <w:i/>
          <w:iCs/>
        </w:rPr>
        <w:t>==== 8.X, 9.X, 10.X Final Deadline ====</w:t>
      </w:r>
    </w:p>
    <w:p w14:paraId="1AD82AEB" w14:textId="77777777" w:rsidR="00513042" w:rsidRPr="00DA12F6" w:rsidRDefault="00513042" w:rsidP="00513042">
      <w:pPr>
        <w:keepNext/>
        <w:rPr>
          <w:rFonts w:cs="Arial"/>
          <w:b/>
        </w:rPr>
      </w:pPr>
      <w:r w:rsidRPr="00DA12F6">
        <w:rPr>
          <w:rFonts w:cs="Arial"/>
          <w:b/>
        </w:rPr>
        <w:t>Discussion and conclusion:</w:t>
      </w:r>
    </w:p>
    <w:p w14:paraId="71F32BB8" w14:textId="0788BE6B" w:rsidR="00513042" w:rsidRDefault="00513042" w:rsidP="00513042">
      <w:r>
        <w:t xml:space="preserve">Ericsson commented that there was not full agreement on this yet. </w:t>
      </w:r>
      <w:r w:rsidRPr="004A68B2">
        <w:rPr>
          <w:b/>
          <w:bCs/>
        </w:rPr>
        <w:t xml:space="preserve">This was </w:t>
      </w:r>
      <w:r w:rsidRPr="004A68B2">
        <w:rPr>
          <w:b/>
          <w:bCs/>
          <w:color w:val="FF0000"/>
        </w:rPr>
        <w:t xml:space="preserve">postponed </w:t>
      </w:r>
      <w:r w:rsidRPr="004A68B2">
        <w:rPr>
          <w:b/>
          <w:bCs/>
        </w:rPr>
        <w:t>to CC#5.</w:t>
      </w:r>
    </w:p>
    <w:p w14:paraId="434884E6" w14:textId="18E13472" w:rsidR="00513042" w:rsidRDefault="00513042" w:rsidP="00B06E45"/>
    <w:p w14:paraId="24B94293" w14:textId="77777777" w:rsidR="00513042" w:rsidRDefault="00513042" w:rsidP="00513042">
      <w:pPr>
        <w:pBdr>
          <w:top w:val="single" w:sz="4" w:space="1" w:color="auto"/>
        </w:pBdr>
      </w:pPr>
      <w:r>
        <w:rPr>
          <w:color w:val="0000FF"/>
        </w:rPr>
        <w:t>TD S2</w:t>
      </w:r>
      <w:r>
        <w:rPr>
          <w:color w:val="0000FF"/>
        </w:rPr>
        <w:noBreakHyphen/>
        <w:t>2201178</w:t>
      </w:r>
      <w:r>
        <w:t xml:space="preserve"> (LS OUT) [DRAFT] Reply to LS on a single operation for updating both number of UE and number of PDU in EPS (Source: NEC)</w:t>
      </w:r>
    </w:p>
    <w:p w14:paraId="723BB5A0" w14:textId="77777777" w:rsidR="00513042" w:rsidRPr="00620BAB" w:rsidRDefault="00513042" w:rsidP="00513042">
      <w:pPr>
        <w:pStyle w:val="FP"/>
        <w:keepNext/>
        <w:rPr>
          <w:b/>
          <w:bCs/>
          <w:i/>
          <w:iCs/>
          <w:lang w:val="fr-FR"/>
        </w:rPr>
      </w:pPr>
      <w:r w:rsidRPr="00620BAB">
        <w:rPr>
          <w:b/>
          <w:bCs/>
          <w:i/>
          <w:iCs/>
          <w:lang w:val="fr-FR"/>
        </w:rPr>
        <w:t>e-mail comments:</w:t>
      </w:r>
    </w:p>
    <w:p w14:paraId="77B3AC1D" w14:textId="77777777" w:rsidR="00513042" w:rsidRPr="00771372" w:rsidRDefault="00513042" w:rsidP="00513042">
      <w:pPr>
        <w:pStyle w:val="FP"/>
        <w:keepNext/>
        <w:rPr>
          <w:i/>
          <w:iCs/>
          <w:lang w:val="fr-FR"/>
        </w:rPr>
      </w:pPr>
      <w:r w:rsidRPr="00771372">
        <w:rPr>
          <w:i/>
          <w:iCs/>
          <w:lang w:val="fr-FR"/>
        </w:rPr>
        <w:t>Srisakul (NTT DOCOMO) comments.</w:t>
      </w:r>
    </w:p>
    <w:p w14:paraId="42DED171" w14:textId="77777777" w:rsidR="00513042" w:rsidRPr="00976F34" w:rsidRDefault="00513042" w:rsidP="00513042">
      <w:pPr>
        <w:pStyle w:val="FP"/>
        <w:keepNext/>
        <w:rPr>
          <w:i/>
          <w:iCs/>
        </w:rPr>
      </w:pPr>
      <w:r w:rsidRPr="00976F34">
        <w:rPr>
          <w:i/>
          <w:iCs/>
        </w:rPr>
        <w:t>George (Ericsson) provides comments. This LS and all other LSs related to this issue to be noted.</w:t>
      </w:r>
    </w:p>
    <w:p w14:paraId="7915AE18" w14:textId="77777777" w:rsidR="00513042" w:rsidRPr="00976F34" w:rsidRDefault="00513042" w:rsidP="00513042">
      <w:pPr>
        <w:pStyle w:val="FP"/>
        <w:keepNext/>
        <w:rPr>
          <w:i/>
          <w:iCs/>
        </w:rPr>
      </w:pPr>
      <w:proofErr w:type="spellStart"/>
      <w:r w:rsidRPr="00976F34">
        <w:rPr>
          <w:i/>
          <w:iCs/>
        </w:rPr>
        <w:t>alessio</w:t>
      </w:r>
      <w:proofErr w:type="spellEnd"/>
      <w:r w:rsidRPr="00976F34">
        <w:rPr>
          <w:i/>
          <w:iCs/>
        </w:rPr>
        <w:t>(Nokia) proposes to note this and use 893 instead.</w:t>
      </w:r>
    </w:p>
    <w:p w14:paraId="4FC4CAF3" w14:textId="77777777" w:rsidR="00513042" w:rsidRPr="00976F34" w:rsidRDefault="00513042" w:rsidP="00513042">
      <w:pPr>
        <w:pStyle w:val="FP"/>
        <w:keepNext/>
        <w:rPr>
          <w:i/>
          <w:iCs/>
        </w:rPr>
      </w:pPr>
      <w:r w:rsidRPr="00976F34">
        <w:rPr>
          <w:i/>
          <w:iCs/>
        </w:rPr>
        <w:t>Kundan(NEC) disagrees with Alessio: 893 includes a CR which is addressing scenarios other than mentioned in the LS.</w:t>
      </w:r>
    </w:p>
    <w:p w14:paraId="4BAAAC69" w14:textId="77777777" w:rsidR="00513042" w:rsidRPr="00976F34" w:rsidRDefault="00513042" w:rsidP="00513042">
      <w:pPr>
        <w:pStyle w:val="FP"/>
        <w:keepNext/>
        <w:rPr>
          <w:i/>
          <w:iCs/>
        </w:rPr>
      </w:pPr>
      <w:proofErr w:type="spellStart"/>
      <w:r w:rsidRPr="00976F34">
        <w:rPr>
          <w:i/>
          <w:iCs/>
        </w:rPr>
        <w:t>alessio</w:t>
      </w:r>
      <w:proofErr w:type="spellEnd"/>
      <w:r w:rsidRPr="00976F34">
        <w:rPr>
          <w:i/>
          <w:iCs/>
        </w:rPr>
        <w:t>(Nokia) does not mind which CR (if any) is eventually attached but creating a new operation is not acceptable.</w:t>
      </w:r>
    </w:p>
    <w:p w14:paraId="6DA513B4" w14:textId="77777777" w:rsidR="00513042" w:rsidRPr="00976F34" w:rsidRDefault="00513042" w:rsidP="00513042">
      <w:pPr>
        <w:pStyle w:val="FP"/>
        <w:keepNext/>
        <w:rPr>
          <w:i/>
          <w:iCs/>
        </w:rPr>
      </w:pPr>
      <w:r w:rsidRPr="00976F34">
        <w:rPr>
          <w:i/>
          <w:iCs/>
        </w:rPr>
        <w:t>==== 8.X, 9.X, 10.X Revisions Deadline ====</w:t>
      </w:r>
    </w:p>
    <w:p w14:paraId="70F1DF3E" w14:textId="77777777" w:rsidR="00513042" w:rsidRPr="00976F34" w:rsidRDefault="00513042" w:rsidP="00513042">
      <w:pPr>
        <w:pStyle w:val="FP"/>
        <w:keepNext/>
        <w:rPr>
          <w:i/>
          <w:iCs/>
        </w:rPr>
      </w:pPr>
      <w:r w:rsidRPr="00976F34">
        <w:rPr>
          <w:i/>
          <w:iCs/>
        </w:rPr>
        <w:t>Tao(VC) I don't see converge on the response LS OUT. Neither 893 nor 1178.</w:t>
      </w:r>
    </w:p>
    <w:p w14:paraId="0A0E3B4C" w14:textId="77777777" w:rsidR="00513042" w:rsidRPr="00976F34" w:rsidRDefault="00513042" w:rsidP="00513042">
      <w:pPr>
        <w:pStyle w:val="FP"/>
        <w:keepNext/>
        <w:rPr>
          <w:i/>
          <w:iCs/>
        </w:rPr>
      </w:pPr>
      <w:proofErr w:type="spellStart"/>
      <w:r w:rsidRPr="00976F34">
        <w:rPr>
          <w:i/>
          <w:iCs/>
        </w:rPr>
        <w:t>Jinguo</w:t>
      </w:r>
      <w:proofErr w:type="spellEnd"/>
      <w:r w:rsidRPr="00976F34">
        <w:rPr>
          <w:i/>
          <w:iCs/>
        </w:rPr>
        <w:t>(ZTE) suggest to keep 1178 open</w:t>
      </w:r>
    </w:p>
    <w:p w14:paraId="5F058A21" w14:textId="77777777" w:rsidR="00513042" w:rsidRPr="00976F34" w:rsidRDefault="00513042" w:rsidP="00513042">
      <w:pPr>
        <w:pStyle w:val="FP"/>
        <w:keepNext/>
        <w:rPr>
          <w:i/>
          <w:iCs/>
        </w:rPr>
      </w:pPr>
      <w:r w:rsidRPr="00976F34">
        <w:rPr>
          <w:i/>
          <w:iCs/>
        </w:rPr>
        <w:t>George (Ericsson) We need to tell then that there was no agreement</w:t>
      </w:r>
    </w:p>
    <w:p w14:paraId="729104AD" w14:textId="77777777" w:rsidR="00513042" w:rsidRPr="00976F34" w:rsidRDefault="00513042" w:rsidP="00513042">
      <w:pPr>
        <w:pStyle w:val="FP"/>
        <w:keepNext/>
        <w:rPr>
          <w:i/>
          <w:iCs/>
        </w:rPr>
      </w:pPr>
      <w:proofErr w:type="spellStart"/>
      <w:r w:rsidRPr="00976F34">
        <w:rPr>
          <w:i/>
          <w:iCs/>
        </w:rPr>
        <w:t>Jinguo</w:t>
      </w:r>
      <w:proofErr w:type="spellEnd"/>
      <w:r w:rsidRPr="00976F34">
        <w:rPr>
          <w:i/>
          <w:iCs/>
        </w:rPr>
        <w:t>(ZTE) asks to discuss it at CC#4</w:t>
      </w:r>
    </w:p>
    <w:p w14:paraId="406D683E" w14:textId="77777777" w:rsidR="00513042" w:rsidRPr="00976F34" w:rsidRDefault="00513042" w:rsidP="00513042">
      <w:pPr>
        <w:pStyle w:val="FP"/>
        <w:keepNext/>
        <w:rPr>
          <w:i/>
          <w:iCs/>
        </w:rPr>
      </w:pPr>
      <w:r w:rsidRPr="00976F34">
        <w:rPr>
          <w:i/>
          <w:iCs/>
        </w:rPr>
        <w:t>==== 8.X, 9.X, 10.X Final Deadline ====</w:t>
      </w:r>
    </w:p>
    <w:p w14:paraId="4044F50E" w14:textId="77777777" w:rsidR="00513042" w:rsidRPr="00DA12F6" w:rsidRDefault="00513042" w:rsidP="00513042">
      <w:pPr>
        <w:keepNext/>
        <w:rPr>
          <w:rFonts w:cs="Arial"/>
          <w:b/>
        </w:rPr>
      </w:pPr>
      <w:r w:rsidRPr="00DA12F6">
        <w:rPr>
          <w:rFonts w:cs="Arial"/>
          <w:b/>
        </w:rPr>
        <w:t>Discussion and conclusion:</w:t>
      </w:r>
    </w:p>
    <w:p w14:paraId="3079EE75" w14:textId="68F3D2AF" w:rsidR="00513042" w:rsidRDefault="00513042" w:rsidP="00513042">
      <w:r>
        <w:t xml:space="preserve">ZTE proposed r02. NEC asked for time to review this and </w:t>
      </w:r>
      <w:r w:rsidRPr="004A68B2">
        <w:rPr>
          <w:b/>
          <w:bCs/>
        </w:rPr>
        <w:t xml:space="preserve">this was </w:t>
      </w:r>
      <w:r w:rsidRPr="004A68B2">
        <w:rPr>
          <w:b/>
          <w:bCs/>
          <w:color w:val="FF0000"/>
        </w:rPr>
        <w:t xml:space="preserve">postponed </w:t>
      </w:r>
      <w:r w:rsidRPr="004A68B2">
        <w:rPr>
          <w:b/>
          <w:bCs/>
        </w:rPr>
        <w:t>to CC#5.</w:t>
      </w:r>
    </w:p>
    <w:p w14:paraId="12A5C3F9" w14:textId="7C5BD0AA" w:rsidR="00513042" w:rsidRDefault="00513042" w:rsidP="00B06E45"/>
    <w:p w14:paraId="2911EC6C" w14:textId="77777777" w:rsidR="00513042" w:rsidRDefault="00513042" w:rsidP="00513042">
      <w:pPr>
        <w:pBdr>
          <w:top w:val="single" w:sz="4" w:space="1" w:color="auto"/>
        </w:pBdr>
      </w:pPr>
      <w:r>
        <w:rPr>
          <w:color w:val="0000FF"/>
        </w:rPr>
        <w:t>TD S2</w:t>
      </w:r>
      <w:r>
        <w:rPr>
          <w:color w:val="0000FF"/>
        </w:rPr>
        <w:noBreakHyphen/>
        <w:t>2200947</w:t>
      </w:r>
      <w:r>
        <w:t xml:space="preserve"> (CR) 23.502 CR3392: Remove the Editor's Note about Multiple NSACFs (Source: Xiaomi,)</w:t>
      </w:r>
    </w:p>
    <w:p w14:paraId="2FA7C620" w14:textId="77777777" w:rsidR="00513042" w:rsidRPr="00620BAB" w:rsidRDefault="00513042" w:rsidP="00513042">
      <w:pPr>
        <w:pStyle w:val="FP"/>
        <w:keepNext/>
        <w:rPr>
          <w:b/>
          <w:bCs/>
          <w:i/>
          <w:iCs/>
          <w:lang w:val="fr-FR"/>
        </w:rPr>
      </w:pPr>
      <w:r w:rsidRPr="00620BAB">
        <w:rPr>
          <w:b/>
          <w:bCs/>
          <w:i/>
          <w:iCs/>
          <w:lang w:val="fr-FR"/>
        </w:rPr>
        <w:lastRenderedPageBreak/>
        <w:t>e-mail comments:</w:t>
      </w:r>
    </w:p>
    <w:p w14:paraId="526879C3" w14:textId="77777777" w:rsidR="00513042" w:rsidRPr="00771372" w:rsidRDefault="00513042" w:rsidP="00513042">
      <w:pPr>
        <w:pStyle w:val="FP"/>
        <w:keepNext/>
        <w:rPr>
          <w:i/>
          <w:iCs/>
          <w:lang w:val="fr-FR"/>
        </w:rPr>
      </w:pPr>
      <w:r w:rsidRPr="00771372">
        <w:rPr>
          <w:i/>
          <w:iCs/>
          <w:lang w:val="fr-FR"/>
        </w:rPr>
        <w:t xml:space="preserve">Fenqin (Huawei) </w:t>
      </w:r>
      <w:proofErr w:type="spellStart"/>
      <w:r w:rsidRPr="00771372">
        <w:rPr>
          <w:i/>
          <w:iCs/>
          <w:lang w:val="fr-FR"/>
        </w:rPr>
        <w:t>provides</w:t>
      </w:r>
      <w:proofErr w:type="spellEnd"/>
      <w:r w:rsidRPr="00771372">
        <w:rPr>
          <w:i/>
          <w:iCs/>
          <w:lang w:val="fr-FR"/>
        </w:rPr>
        <w:t xml:space="preserve"> r01</w:t>
      </w:r>
    </w:p>
    <w:p w14:paraId="0D141A44" w14:textId="77777777" w:rsidR="00513042" w:rsidRPr="00976F34" w:rsidRDefault="00513042" w:rsidP="00513042">
      <w:pPr>
        <w:pStyle w:val="FP"/>
        <w:keepNext/>
        <w:rPr>
          <w:i/>
          <w:iCs/>
        </w:rPr>
      </w:pPr>
      <w:r w:rsidRPr="00976F34">
        <w:rPr>
          <w:i/>
          <w:iCs/>
        </w:rPr>
        <w:t>George (Ericsson) Ericsson OK only with the original The added note is incorrect specially if U have a single service area. If U want to add a note than say in this release we only support a single service area. That would be OK.</w:t>
      </w:r>
    </w:p>
    <w:p w14:paraId="57404FCF" w14:textId="77777777" w:rsidR="00513042" w:rsidRPr="00976F34" w:rsidRDefault="00513042" w:rsidP="00513042">
      <w:pPr>
        <w:pStyle w:val="FP"/>
        <w:keepNext/>
        <w:rPr>
          <w:i/>
          <w:iCs/>
        </w:rPr>
      </w:pPr>
      <w:r w:rsidRPr="00976F34">
        <w:rPr>
          <w:i/>
          <w:iCs/>
        </w:rPr>
        <w:t>Iskren (NEC) comments. R01 is not acceptable.</w:t>
      </w:r>
    </w:p>
    <w:p w14:paraId="59429F60" w14:textId="77777777" w:rsidR="00513042" w:rsidRPr="00976F34" w:rsidRDefault="00513042" w:rsidP="00513042">
      <w:pPr>
        <w:pStyle w:val="FP"/>
        <w:keepNext/>
        <w:rPr>
          <w:i/>
          <w:iCs/>
        </w:rPr>
      </w:pPr>
      <w:r w:rsidRPr="00976F34">
        <w:rPr>
          <w:i/>
          <w:iCs/>
        </w:rPr>
        <w:t>Fenqin (Huawei) provides r02</w:t>
      </w:r>
    </w:p>
    <w:p w14:paraId="6BE90448" w14:textId="77777777" w:rsidR="00513042" w:rsidRPr="00976F34" w:rsidRDefault="00513042" w:rsidP="00513042">
      <w:pPr>
        <w:pStyle w:val="FP"/>
        <w:keepNext/>
        <w:rPr>
          <w:i/>
          <w:iCs/>
        </w:rPr>
      </w:pPr>
      <w:r w:rsidRPr="00976F34">
        <w:rPr>
          <w:i/>
          <w:iCs/>
        </w:rPr>
        <w:t>Jinhua(Xiaomi) replies to Fenqin, George and Iskren, provide r03 with comments,</w:t>
      </w:r>
    </w:p>
    <w:p w14:paraId="65563943" w14:textId="77777777" w:rsidR="00513042" w:rsidRPr="00976F34" w:rsidRDefault="00513042" w:rsidP="00513042">
      <w:pPr>
        <w:pStyle w:val="FP"/>
        <w:keepNext/>
        <w:rPr>
          <w:i/>
          <w:iCs/>
        </w:rPr>
      </w:pPr>
      <w:r w:rsidRPr="00976F34">
        <w:rPr>
          <w:i/>
          <w:iCs/>
        </w:rPr>
        <w:t xml:space="preserve">George (Ericsson) Ericsson Objects to r02. Again U make </w:t>
      </w:r>
      <w:proofErr w:type="spellStart"/>
      <w:r w:rsidRPr="00976F34">
        <w:rPr>
          <w:i/>
          <w:iCs/>
        </w:rPr>
        <w:t>coorindation</w:t>
      </w:r>
      <w:proofErr w:type="spellEnd"/>
      <w:r w:rsidRPr="00976F34">
        <w:rPr>
          <w:i/>
          <w:iCs/>
        </w:rPr>
        <w:t xml:space="preserve"> as the only way to solve this. This is a roadmap for a solution. Let solutions of any sort be submitted than we can discuss. I don't U don't give up but so am I </w:t>
      </w:r>
      <w:r w:rsidRPr="00976F34">
        <w:rPr>
          <w:rFonts w:ascii="Segoe UI Emoji" w:hAnsi="Segoe UI Emoji" w:cs="Segoe UI Emoji"/>
          <w:i/>
          <w:iCs/>
        </w:rPr>
        <w:t>😊</w:t>
      </w:r>
      <w:r w:rsidRPr="00976F34">
        <w:rPr>
          <w:i/>
          <w:iCs/>
        </w:rPr>
        <w:t>. We are willing to have an open mind.</w:t>
      </w:r>
    </w:p>
    <w:p w14:paraId="37DFA9F7" w14:textId="77777777" w:rsidR="00513042" w:rsidRPr="00976F34" w:rsidRDefault="00513042" w:rsidP="00513042">
      <w:pPr>
        <w:pStyle w:val="FP"/>
        <w:keepNext/>
        <w:rPr>
          <w:i/>
          <w:iCs/>
        </w:rPr>
      </w:pPr>
      <w:r w:rsidRPr="00976F34">
        <w:rPr>
          <w:i/>
          <w:iCs/>
        </w:rPr>
        <w:t>George (Ericsson) provides comments. We object to this revision. Any hint on needing coordination is solution centric.</w:t>
      </w:r>
    </w:p>
    <w:p w14:paraId="1A882E6B" w14:textId="77777777" w:rsidR="00513042" w:rsidRPr="00976F34" w:rsidRDefault="00513042" w:rsidP="00513042">
      <w:pPr>
        <w:pStyle w:val="FP"/>
        <w:keepNext/>
        <w:rPr>
          <w:i/>
          <w:iCs/>
        </w:rPr>
      </w:pPr>
      <w:r w:rsidRPr="00976F34">
        <w:rPr>
          <w:i/>
          <w:iCs/>
        </w:rPr>
        <w:t>Fenqin (Huawei) comments</w:t>
      </w:r>
    </w:p>
    <w:p w14:paraId="75696F7F" w14:textId="77777777" w:rsidR="00513042" w:rsidRPr="00976F34" w:rsidRDefault="00513042" w:rsidP="00513042">
      <w:pPr>
        <w:pStyle w:val="FP"/>
        <w:keepNext/>
        <w:rPr>
          <w:i/>
          <w:iCs/>
        </w:rPr>
      </w:pPr>
      <w:r w:rsidRPr="00976F34">
        <w:rPr>
          <w:i/>
          <w:iCs/>
        </w:rPr>
        <w:t>==== 8.X, 9.X, 10.X Revisions Deadline ====</w:t>
      </w:r>
    </w:p>
    <w:p w14:paraId="68E756EB" w14:textId="77777777" w:rsidR="00513042" w:rsidRPr="00976F34" w:rsidRDefault="00513042" w:rsidP="00513042">
      <w:pPr>
        <w:pStyle w:val="FP"/>
        <w:keepNext/>
        <w:rPr>
          <w:i/>
          <w:iCs/>
        </w:rPr>
      </w:pPr>
      <w:r w:rsidRPr="00976F34">
        <w:rPr>
          <w:i/>
          <w:iCs/>
        </w:rPr>
        <w:t>George (Ericsson) Ericsson objects to r03.</w:t>
      </w:r>
    </w:p>
    <w:p w14:paraId="0DFE51E9" w14:textId="77777777" w:rsidR="00513042" w:rsidRPr="00976F34" w:rsidRDefault="00513042" w:rsidP="00513042">
      <w:pPr>
        <w:pStyle w:val="FP"/>
        <w:keepNext/>
        <w:rPr>
          <w:i/>
          <w:iCs/>
        </w:rPr>
      </w:pPr>
      <w:r w:rsidRPr="00976F34">
        <w:rPr>
          <w:i/>
          <w:iCs/>
        </w:rPr>
        <w:t>Jinhua(Xiaomi) replies to George and Fenqin, propose r0 for progress,</w:t>
      </w:r>
    </w:p>
    <w:p w14:paraId="709917A1" w14:textId="77777777" w:rsidR="00513042" w:rsidRPr="00976F34" w:rsidRDefault="00513042" w:rsidP="00513042">
      <w:pPr>
        <w:pStyle w:val="FP"/>
        <w:keepNext/>
        <w:rPr>
          <w:i/>
          <w:iCs/>
        </w:rPr>
      </w:pPr>
      <w:proofErr w:type="spellStart"/>
      <w:r w:rsidRPr="00976F34">
        <w:rPr>
          <w:i/>
          <w:iCs/>
        </w:rPr>
        <w:t>Dogneun</w:t>
      </w:r>
      <w:proofErr w:type="spellEnd"/>
      <w:r w:rsidRPr="00976F34">
        <w:rPr>
          <w:i/>
          <w:iCs/>
        </w:rPr>
        <w:t xml:space="preserve"> (Samsung) suggest to go with r00</w:t>
      </w:r>
    </w:p>
    <w:p w14:paraId="3C2C8056" w14:textId="77777777" w:rsidR="00513042" w:rsidRPr="00976F34" w:rsidRDefault="00513042" w:rsidP="00513042">
      <w:pPr>
        <w:pStyle w:val="FP"/>
        <w:keepNext/>
        <w:rPr>
          <w:i/>
          <w:iCs/>
        </w:rPr>
      </w:pPr>
      <w:r w:rsidRPr="00976F34">
        <w:rPr>
          <w:i/>
          <w:iCs/>
        </w:rPr>
        <w:t xml:space="preserve">Jinhua(Xiaomi) replies to </w:t>
      </w:r>
      <w:proofErr w:type="spellStart"/>
      <w:r w:rsidRPr="00976F34">
        <w:rPr>
          <w:i/>
          <w:iCs/>
        </w:rPr>
        <w:t>Jinguo</w:t>
      </w:r>
      <w:proofErr w:type="spellEnd"/>
      <w:r w:rsidRPr="00976F34">
        <w:rPr>
          <w:i/>
          <w:iCs/>
        </w:rPr>
        <w:t>,</w:t>
      </w:r>
    </w:p>
    <w:p w14:paraId="12443F08" w14:textId="77777777" w:rsidR="00513042" w:rsidRPr="00976F34" w:rsidRDefault="00513042" w:rsidP="00513042">
      <w:pPr>
        <w:pStyle w:val="FP"/>
        <w:keepNext/>
        <w:rPr>
          <w:i/>
          <w:iCs/>
        </w:rPr>
      </w:pPr>
      <w:proofErr w:type="spellStart"/>
      <w:r w:rsidRPr="00976F34">
        <w:rPr>
          <w:i/>
          <w:iCs/>
        </w:rPr>
        <w:t>Jinguo</w:t>
      </w:r>
      <w:proofErr w:type="spellEnd"/>
      <w:r w:rsidRPr="00976F34">
        <w:rPr>
          <w:i/>
          <w:iCs/>
        </w:rPr>
        <w:t>(ZTE) corrects the title and agree with r00,</w:t>
      </w:r>
    </w:p>
    <w:p w14:paraId="5F32DCF0" w14:textId="77777777" w:rsidR="00513042" w:rsidRPr="00976F34" w:rsidRDefault="00513042" w:rsidP="00513042">
      <w:pPr>
        <w:pStyle w:val="FP"/>
        <w:keepNext/>
        <w:rPr>
          <w:i/>
          <w:iCs/>
        </w:rPr>
      </w:pPr>
      <w:r w:rsidRPr="00976F34">
        <w:rPr>
          <w:i/>
          <w:iCs/>
        </w:rPr>
        <w:t>Iskren (NEC) suggests to agree the initial version r00</w:t>
      </w:r>
    </w:p>
    <w:p w14:paraId="3D52C485" w14:textId="77777777" w:rsidR="00513042" w:rsidRPr="00976F34" w:rsidRDefault="00513042" w:rsidP="00513042">
      <w:pPr>
        <w:pStyle w:val="FP"/>
        <w:keepNext/>
        <w:rPr>
          <w:i/>
          <w:iCs/>
        </w:rPr>
      </w:pPr>
      <w:r w:rsidRPr="00976F34">
        <w:rPr>
          <w:i/>
          <w:iCs/>
        </w:rPr>
        <w:t xml:space="preserve">Alessio(Nokia) prefers to note this paper .... we can come back next quarter with general </w:t>
      </w:r>
      <w:proofErr w:type="spellStart"/>
      <w:r w:rsidRPr="00976F34">
        <w:rPr>
          <w:i/>
          <w:iCs/>
        </w:rPr>
        <w:t>cleanups</w:t>
      </w:r>
      <w:proofErr w:type="spellEnd"/>
      <w:r w:rsidRPr="00976F34">
        <w:rPr>
          <w:i/>
          <w:iCs/>
        </w:rPr>
        <w:t xml:space="preserve"> and see what works or not of this feature and add notes to says so. unfortunately this feature has too many unstable parts. we will need also to report to GSMA the inability to deliver some of the expectations.</w:t>
      </w:r>
    </w:p>
    <w:p w14:paraId="2B49FA49" w14:textId="77777777" w:rsidR="00513042" w:rsidRPr="00976F34" w:rsidRDefault="00513042" w:rsidP="00513042">
      <w:pPr>
        <w:pStyle w:val="FP"/>
        <w:keepNext/>
        <w:rPr>
          <w:i/>
          <w:iCs/>
        </w:rPr>
      </w:pPr>
      <w:proofErr w:type="spellStart"/>
      <w:r w:rsidRPr="00976F34">
        <w:rPr>
          <w:i/>
          <w:iCs/>
        </w:rPr>
        <w:t>Jinguo</w:t>
      </w:r>
      <w:proofErr w:type="spellEnd"/>
      <w:r w:rsidRPr="00976F34">
        <w:rPr>
          <w:i/>
          <w:iCs/>
        </w:rPr>
        <w:t>(ZTE) suggests to approve with r00</w:t>
      </w:r>
    </w:p>
    <w:p w14:paraId="50137F70" w14:textId="77777777" w:rsidR="00513042" w:rsidRPr="00976F34" w:rsidRDefault="00513042" w:rsidP="00513042">
      <w:pPr>
        <w:pStyle w:val="FP"/>
        <w:keepNext/>
        <w:rPr>
          <w:i/>
          <w:iCs/>
        </w:rPr>
      </w:pPr>
      <w:proofErr w:type="spellStart"/>
      <w:r w:rsidRPr="00976F34">
        <w:rPr>
          <w:i/>
          <w:iCs/>
        </w:rPr>
        <w:t>Jinguo</w:t>
      </w:r>
      <w:proofErr w:type="spellEnd"/>
      <w:r w:rsidRPr="00976F34">
        <w:rPr>
          <w:i/>
          <w:iCs/>
        </w:rPr>
        <w:t>(ZTE) asks to discuss it at CC#4</w:t>
      </w:r>
    </w:p>
    <w:p w14:paraId="170CB904" w14:textId="77777777" w:rsidR="00513042" w:rsidRPr="00976F34" w:rsidRDefault="00513042" w:rsidP="00513042">
      <w:pPr>
        <w:pStyle w:val="FP"/>
        <w:keepNext/>
        <w:rPr>
          <w:i/>
          <w:iCs/>
        </w:rPr>
      </w:pPr>
      <w:r w:rsidRPr="00976F34">
        <w:rPr>
          <w:i/>
          <w:iCs/>
        </w:rPr>
        <w:t>==== 8.X, 9.X, 10.X Final Deadline ====</w:t>
      </w:r>
    </w:p>
    <w:p w14:paraId="5E229350" w14:textId="77777777" w:rsidR="00513042" w:rsidRPr="00DA12F6" w:rsidRDefault="00513042" w:rsidP="00513042">
      <w:pPr>
        <w:keepNext/>
        <w:rPr>
          <w:rFonts w:cs="Arial"/>
          <w:b/>
        </w:rPr>
      </w:pPr>
      <w:r w:rsidRPr="00DA12F6">
        <w:rPr>
          <w:rFonts w:cs="Arial"/>
          <w:b/>
        </w:rPr>
        <w:t>Discussion and conclusion:</w:t>
      </w:r>
    </w:p>
    <w:p w14:paraId="6F7A3B20" w14:textId="507CA183" w:rsidR="00513042" w:rsidRPr="004A68B2" w:rsidRDefault="00513042" w:rsidP="00513042">
      <w:r>
        <w:t>ZTE proposed taking the original version</w:t>
      </w:r>
      <w:r w:rsidR="004A68B2">
        <w:t xml:space="preserve">. </w:t>
      </w:r>
      <w:r w:rsidR="004A68B2">
        <w:rPr>
          <w:color w:val="0000FF"/>
        </w:rPr>
        <w:t>S2</w:t>
      </w:r>
      <w:r w:rsidR="004A68B2">
        <w:rPr>
          <w:color w:val="0000FF"/>
        </w:rPr>
        <w:noBreakHyphen/>
        <w:t xml:space="preserve">2200947 </w:t>
      </w:r>
      <w:r w:rsidR="004A68B2">
        <w:t xml:space="preserve">was then </w:t>
      </w:r>
      <w:r w:rsidR="004A68B2" w:rsidRPr="00C3284B">
        <w:rPr>
          <w:color w:val="FF0000"/>
          <w:lang w:eastAsia="en-US"/>
        </w:rPr>
        <w:t>approved</w:t>
      </w:r>
      <w:r w:rsidR="004A68B2">
        <w:t>.</w:t>
      </w:r>
    </w:p>
    <w:p w14:paraId="69610636" w14:textId="77777777" w:rsidR="00513042" w:rsidRDefault="00513042" w:rsidP="00B06E45"/>
    <w:p w14:paraId="5C3C0B5B" w14:textId="77777777" w:rsidR="004A68B2" w:rsidRDefault="004A68B2" w:rsidP="004A68B2">
      <w:pPr>
        <w:pBdr>
          <w:top w:val="single" w:sz="4" w:space="1" w:color="auto"/>
        </w:pBdr>
      </w:pPr>
      <w:r>
        <w:rPr>
          <w:color w:val="0000FF"/>
        </w:rPr>
        <w:t>TD S2</w:t>
      </w:r>
      <w:r>
        <w:rPr>
          <w:color w:val="0000FF"/>
        </w:rPr>
        <w:noBreakHyphen/>
        <w:t>2201163</w:t>
      </w:r>
      <w:r>
        <w:t xml:space="preserve"> (CR) 23.502 CR3416: </w:t>
      </w:r>
      <w:proofErr w:type="spellStart"/>
      <w:r>
        <w:t>Clarication</w:t>
      </w:r>
      <w:proofErr w:type="spellEnd"/>
      <w:r>
        <w:t xml:space="preserve"> on support of roaming for NSAC (Source: ZTE)</w:t>
      </w:r>
    </w:p>
    <w:p w14:paraId="068C8E69" w14:textId="77777777" w:rsidR="004A68B2" w:rsidRPr="00FC3E14" w:rsidRDefault="004A68B2" w:rsidP="004A68B2">
      <w:pPr>
        <w:pStyle w:val="FP"/>
        <w:keepNext/>
        <w:rPr>
          <w:b/>
          <w:bCs/>
          <w:i/>
          <w:iCs/>
        </w:rPr>
      </w:pPr>
      <w:r w:rsidRPr="00FC3E14">
        <w:rPr>
          <w:b/>
          <w:bCs/>
          <w:i/>
          <w:iCs/>
        </w:rPr>
        <w:t>e-mail comments:</w:t>
      </w:r>
    </w:p>
    <w:p w14:paraId="593FF848" w14:textId="77777777" w:rsidR="004A68B2" w:rsidRPr="00976F34" w:rsidRDefault="004A68B2" w:rsidP="004A68B2">
      <w:pPr>
        <w:pStyle w:val="FP"/>
        <w:keepNext/>
        <w:rPr>
          <w:i/>
          <w:iCs/>
        </w:rPr>
      </w:pPr>
      <w:r w:rsidRPr="00976F34">
        <w:rPr>
          <w:i/>
          <w:iCs/>
        </w:rPr>
        <w:t>George Foti (Ericsson) objects to the CR. Please see additional comments</w:t>
      </w:r>
    </w:p>
    <w:p w14:paraId="0624CD75" w14:textId="77777777" w:rsidR="004A68B2" w:rsidRPr="00976F34" w:rsidRDefault="004A68B2" w:rsidP="004A68B2">
      <w:pPr>
        <w:pStyle w:val="FP"/>
        <w:keepNext/>
        <w:rPr>
          <w:i/>
          <w:iCs/>
        </w:rPr>
      </w:pPr>
      <w:r w:rsidRPr="00976F34">
        <w:rPr>
          <w:i/>
          <w:iCs/>
        </w:rPr>
        <w:t>George (Ericsson) provides response.</w:t>
      </w:r>
    </w:p>
    <w:p w14:paraId="4CEAB92D"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replies to George (Ericsson)</w:t>
      </w:r>
    </w:p>
    <w:p w14:paraId="63CECB9C"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)further reply to George (Ericsson)</w:t>
      </w:r>
    </w:p>
    <w:p w14:paraId="0F661ED4" w14:textId="77777777" w:rsidR="004A68B2" w:rsidRPr="00976F34" w:rsidRDefault="004A68B2" w:rsidP="004A68B2">
      <w:pPr>
        <w:pStyle w:val="FP"/>
        <w:keepNext/>
        <w:rPr>
          <w:i/>
          <w:iCs/>
        </w:rPr>
      </w:pPr>
      <w:r w:rsidRPr="00976F34">
        <w:rPr>
          <w:i/>
          <w:iCs/>
        </w:rPr>
        <w:t>Fenqin (Huawei ) comments</w:t>
      </w:r>
    </w:p>
    <w:p w14:paraId="5BB967DB" w14:textId="77777777" w:rsidR="004A68B2" w:rsidRPr="00976F34" w:rsidRDefault="004A68B2" w:rsidP="004A68B2">
      <w:pPr>
        <w:pStyle w:val="FP"/>
        <w:keepNext/>
        <w:rPr>
          <w:i/>
          <w:iCs/>
        </w:rPr>
      </w:pPr>
      <w:r w:rsidRPr="00976F34">
        <w:rPr>
          <w:i/>
          <w:iCs/>
        </w:rPr>
        <w:t>George (Ericsson) provides additional comment</w:t>
      </w:r>
    </w:p>
    <w:p w14:paraId="72D22947" w14:textId="77777777" w:rsidR="004A68B2" w:rsidRPr="00976F34" w:rsidRDefault="004A68B2" w:rsidP="004A68B2">
      <w:pPr>
        <w:pStyle w:val="FP"/>
        <w:keepNext/>
        <w:rPr>
          <w:i/>
          <w:iCs/>
        </w:rPr>
      </w:pPr>
      <w:r w:rsidRPr="00976F34">
        <w:rPr>
          <w:i/>
          <w:iCs/>
        </w:rPr>
        <w:t>Fenqin (Huawei) provides comment</w:t>
      </w:r>
    </w:p>
    <w:p w14:paraId="03867824" w14:textId="77777777" w:rsidR="004A68B2" w:rsidRPr="00976F34" w:rsidRDefault="004A68B2" w:rsidP="004A68B2">
      <w:pPr>
        <w:pStyle w:val="FP"/>
        <w:keepNext/>
        <w:rPr>
          <w:i/>
          <w:iCs/>
        </w:rPr>
      </w:pPr>
      <w:r w:rsidRPr="00976F34">
        <w:rPr>
          <w:i/>
          <w:iCs/>
        </w:rPr>
        <w:t>George (Ericsson) provides comments</w:t>
      </w:r>
    </w:p>
    <w:p w14:paraId="58BBAD8E" w14:textId="77777777" w:rsidR="004A68B2" w:rsidRPr="00976F34" w:rsidRDefault="004A68B2" w:rsidP="004A68B2">
      <w:pPr>
        <w:pStyle w:val="FP"/>
        <w:keepNext/>
        <w:rPr>
          <w:i/>
          <w:iCs/>
        </w:rPr>
      </w:pPr>
      <w:r w:rsidRPr="00976F34">
        <w:rPr>
          <w:i/>
          <w:iCs/>
        </w:rPr>
        <w:t xml:space="preserve">George (Ericsson) provides comments. Then we wait for Release 18 to resolve this. What is being proposed is not acceptable. It is a one use case design without usability; does not have any means for informing the VPLMN </w:t>
      </w:r>
      <w:proofErr w:type="spellStart"/>
      <w:r w:rsidRPr="00976F34">
        <w:rPr>
          <w:i/>
          <w:iCs/>
        </w:rPr>
        <w:t>realtime</w:t>
      </w:r>
      <w:proofErr w:type="spellEnd"/>
      <w:r w:rsidRPr="00976F34">
        <w:rPr>
          <w:i/>
          <w:iCs/>
        </w:rPr>
        <w:t xml:space="preserve"> of </w:t>
      </w:r>
      <w:r w:rsidRPr="00976F34">
        <w:rPr>
          <w:i/>
          <w:iCs/>
        </w:rPr>
        <w:lastRenderedPageBreak/>
        <w:t>any changes. What I proposed is not on the fly. We intended to bring it. It is based on what exists already and reuses notification framework, and does not have any gaps.</w:t>
      </w:r>
    </w:p>
    <w:p w14:paraId="32FE0E6F"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provides r01</w:t>
      </w:r>
    </w:p>
    <w:p w14:paraId="577C76BD" w14:textId="77777777" w:rsidR="004A68B2" w:rsidRPr="00976F34" w:rsidRDefault="004A68B2" w:rsidP="004A68B2">
      <w:pPr>
        <w:pStyle w:val="FP"/>
        <w:keepNext/>
        <w:rPr>
          <w:i/>
          <w:iCs/>
        </w:rPr>
      </w:pPr>
      <w:r w:rsidRPr="00976F34">
        <w:rPr>
          <w:i/>
          <w:iCs/>
        </w:rPr>
        <w:t>George (Ericsson) Ericsson NO OK with all revisions. We should just remove the Editors Note. The note prejudges that such interaction is needed. There is no interaction with the HPLMN at all in this release for any admission. Any note should simply state: 'There is no admission with the HPLMN in this Release', and remove the Editors note.</w:t>
      </w:r>
    </w:p>
    <w:p w14:paraId="5CE41643"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provides r02</w:t>
      </w:r>
    </w:p>
    <w:p w14:paraId="3536EDDE" w14:textId="77777777" w:rsidR="004A68B2" w:rsidRPr="00976F34" w:rsidRDefault="004A68B2" w:rsidP="004A68B2">
      <w:pPr>
        <w:pStyle w:val="FP"/>
        <w:keepNext/>
        <w:rPr>
          <w:i/>
          <w:iCs/>
        </w:rPr>
      </w:pPr>
      <w:r w:rsidRPr="00976F34">
        <w:rPr>
          <w:i/>
          <w:iCs/>
        </w:rPr>
        <w:t>George (Ericsson) Ericsson OK with r02</w:t>
      </w:r>
    </w:p>
    <w:p w14:paraId="17503C36" w14:textId="77777777" w:rsidR="004A68B2" w:rsidRPr="00976F34" w:rsidRDefault="004A68B2" w:rsidP="004A68B2">
      <w:pPr>
        <w:pStyle w:val="FP"/>
        <w:keepNext/>
        <w:rPr>
          <w:i/>
          <w:iCs/>
        </w:rPr>
      </w:pPr>
      <w:r w:rsidRPr="00976F34">
        <w:rPr>
          <w:i/>
          <w:iCs/>
        </w:rPr>
        <w:t>Alessio(Nokia) cannot agree to the proposed CR. proposes to note all revisions.</w:t>
      </w:r>
    </w:p>
    <w:p w14:paraId="7C229FEE"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 xml:space="preserve">(ZTE) suggests to agree r02. We can discuss the topic further in r18. It doesn't make </w:t>
      </w:r>
      <w:proofErr w:type="spellStart"/>
      <w:r w:rsidRPr="00976F34">
        <w:rPr>
          <w:i/>
          <w:iCs/>
        </w:rPr>
        <w:t>sence</w:t>
      </w:r>
      <w:proofErr w:type="spellEnd"/>
      <w:r w:rsidRPr="00976F34">
        <w:rPr>
          <w:i/>
          <w:iCs/>
        </w:rPr>
        <w:t xml:space="preserve"> to keep an open issue in Rel-17 anymore.</w:t>
      </w:r>
    </w:p>
    <w:p w14:paraId="575E7621" w14:textId="77777777" w:rsidR="004A68B2" w:rsidRPr="00976F34" w:rsidRDefault="004A68B2" w:rsidP="004A68B2">
      <w:pPr>
        <w:pStyle w:val="FP"/>
        <w:keepNext/>
        <w:rPr>
          <w:i/>
          <w:iCs/>
        </w:rPr>
      </w:pPr>
      <w:r w:rsidRPr="00976F34">
        <w:rPr>
          <w:i/>
          <w:iCs/>
        </w:rPr>
        <w:t>Fenqin(Huawei) provides r03</w:t>
      </w:r>
    </w:p>
    <w:p w14:paraId="5DE6B5D0" w14:textId="77777777" w:rsidR="004A68B2" w:rsidRPr="00976F34" w:rsidRDefault="004A68B2" w:rsidP="004A68B2">
      <w:pPr>
        <w:pStyle w:val="FP"/>
        <w:keepNext/>
        <w:rPr>
          <w:i/>
          <w:iCs/>
        </w:rPr>
      </w:pPr>
      <w:r w:rsidRPr="00976F34">
        <w:rPr>
          <w:i/>
          <w:iCs/>
        </w:rPr>
        <w:t>Iskren (NEC) object all revision of this CR. The normative spec is not a place for study requirements.</w:t>
      </w:r>
    </w:p>
    <w:p w14:paraId="76D9E6FE" w14:textId="77777777" w:rsidR="004A68B2" w:rsidRPr="00976F34" w:rsidRDefault="004A68B2" w:rsidP="004A68B2">
      <w:pPr>
        <w:pStyle w:val="FP"/>
        <w:keepNext/>
        <w:rPr>
          <w:i/>
          <w:iCs/>
        </w:rPr>
      </w:pPr>
      <w:r w:rsidRPr="00976F34">
        <w:rPr>
          <w:i/>
          <w:iCs/>
        </w:rPr>
        <w:t>George (Ericsson) Ericsson Objects to r03.</w:t>
      </w:r>
    </w:p>
    <w:p w14:paraId="207F96D6" w14:textId="77777777" w:rsidR="004A68B2" w:rsidRPr="00976F34" w:rsidRDefault="004A68B2" w:rsidP="004A68B2">
      <w:pPr>
        <w:pStyle w:val="FP"/>
        <w:keepNext/>
        <w:rPr>
          <w:i/>
          <w:iCs/>
        </w:rPr>
      </w:pPr>
      <w:r w:rsidRPr="00976F34">
        <w:rPr>
          <w:i/>
          <w:iCs/>
        </w:rPr>
        <w:t>==== 8.X, 9.X, 10.X Revisions Deadline ====</w:t>
      </w:r>
    </w:p>
    <w:p w14:paraId="59CA4D42"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suggest to agree r02</w:t>
      </w:r>
    </w:p>
    <w:p w14:paraId="4102BBB0" w14:textId="77777777" w:rsidR="004A68B2" w:rsidRPr="00976F34" w:rsidRDefault="004A68B2" w:rsidP="004A68B2">
      <w:pPr>
        <w:pStyle w:val="FP"/>
        <w:keepNext/>
        <w:rPr>
          <w:i/>
          <w:iCs/>
        </w:rPr>
      </w:pPr>
      <w:r w:rsidRPr="00976F34">
        <w:rPr>
          <w:i/>
          <w:iCs/>
        </w:rPr>
        <w:t>Tao(VC) further check r02 agreeable or not.</w:t>
      </w:r>
    </w:p>
    <w:p w14:paraId="20E71932" w14:textId="77777777" w:rsidR="004A68B2" w:rsidRPr="00976F34" w:rsidRDefault="004A68B2" w:rsidP="004A68B2">
      <w:pPr>
        <w:pStyle w:val="FP"/>
        <w:keepNext/>
        <w:rPr>
          <w:i/>
          <w:iCs/>
        </w:rPr>
      </w:pPr>
      <w:proofErr w:type="spellStart"/>
      <w:r w:rsidRPr="00976F34">
        <w:rPr>
          <w:i/>
          <w:iCs/>
        </w:rPr>
        <w:t>Dongeun</w:t>
      </w:r>
      <w:proofErr w:type="spellEnd"/>
      <w:r w:rsidRPr="00976F34">
        <w:rPr>
          <w:i/>
          <w:iCs/>
        </w:rPr>
        <w:t xml:space="preserve"> (Samsung) is ok with r02 and objects to r03</w:t>
      </w:r>
    </w:p>
    <w:p w14:paraId="5CBE46DD" w14:textId="77777777" w:rsidR="004A68B2" w:rsidRPr="00771372" w:rsidRDefault="004A68B2" w:rsidP="004A68B2">
      <w:pPr>
        <w:pStyle w:val="FP"/>
        <w:keepNext/>
        <w:rPr>
          <w:i/>
          <w:iCs/>
          <w:lang w:val="fr-FR"/>
        </w:rPr>
      </w:pPr>
      <w:r w:rsidRPr="00771372">
        <w:rPr>
          <w:i/>
          <w:iCs/>
          <w:lang w:val="fr-FR"/>
        </w:rPr>
        <w:t xml:space="preserve">Jinhua(Xiaomi) </w:t>
      </w:r>
      <w:proofErr w:type="spellStart"/>
      <w:r w:rsidRPr="00771372">
        <w:rPr>
          <w:i/>
          <w:iCs/>
          <w:lang w:val="fr-FR"/>
        </w:rPr>
        <w:t>provides</w:t>
      </w:r>
      <w:proofErr w:type="spellEnd"/>
      <w:r w:rsidRPr="00771372">
        <w:rPr>
          <w:i/>
          <w:iCs/>
          <w:lang w:val="fr-FR"/>
        </w:rPr>
        <w:t xml:space="preserve"> comments, supports r02,</w:t>
      </w:r>
    </w:p>
    <w:p w14:paraId="0AB172DE" w14:textId="77777777" w:rsidR="004A68B2" w:rsidRPr="00976F34" w:rsidRDefault="004A68B2" w:rsidP="004A68B2">
      <w:pPr>
        <w:pStyle w:val="FP"/>
        <w:keepNext/>
        <w:rPr>
          <w:i/>
          <w:iCs/>
        </w:rPr>
      </w:pPr>
      <w:r w:rsidRPr="00976F34">
        <w:rPr>
          <w:i/>
          <w:iCs/>
        </w:rPr>
        <w:t>Iskren (NEC) agrees with r02</w:t>
      </w:r>
    </w:p>
    <w:p w14:paraId="5490554F" w14:textId="77777777" w:rsidR="004A68B2" w:rsidRPr="00976F34" w:rsidRDefault="004A68B2" w:rsidP="004A68B2">
      <w:pPr>
        <w:pStyle w:val="FP"/>
        <w:keepNext/>
        <w:rPr>
          <w:i/>
          <w:iCs/>
        </w:rPr>
      </w:pPr>
      <w:r w:rsidRPr="00976F34">
        <w:rPr>
          <w:i/>
          <w:iCs/>
        </w:rPr>
        <w:t>George (Ericsson) Ericsson supports r02</w:t>
      </w:r>
    </w:p>
    <w:p w14:paraId="4025AD69" w14:textId="77777777" w:rsidR="004A68B2" w:rsidRPr="00976F34" w:rsidRDefault="004A68B2" w:rsidP="004A68B2">
      <w:pPr>
        <w:pStyle w:val="FP"/>
        <w:keepNext/>
        <w:rPr>
          <w:i/>
          <w:iCs/>
        </w:rPr>
      </w:pPr>
      <w:r w:rsidRPr="00976F34">
        <w:rPr>
          <w:i/>
          <w:iCs/>
        </w:rPr>
        <w:t xml:space="preserve">Alessio(Nokia) requests to note this paper .... we can come back next quarter with general </w:t>
      </w:r>
      <w:proofErr w:type="spellStart"/>
      <w:r w:rsidRPr="00976F34">
        <w:rPr>
          <w:i/>
          <w:iCs/>
        </w:rPr>
        <w:t>cleanups</w:t>
      </w:r>
      <w:proofErr w:type="spellEnd"/>
      <w:r w:rsidRPr="00976F34">
        <w:rPr>
          <w:i/>
          <w:iCs/>
        </w:rPr>
        <w:t xml:space="preserve"> and see what works or not of this feature and add notes to says so. unfortunately this feature has too many unstable parts. we will need also to report to GSMA the inability to deliver some of the expectations.</w:t>
      </w:r>
    </w:p>
    <w:p w14:paraId="007A7CB3"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proposes to approve r02</w:t>
      </w:r>
    </w:p>
    <w:p w14:paraId="760E938D"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asks to discuss at CC#4.</w:t>
      </w:r>
    </w:p>
    <w:p w14:paraId="283F6EBA" w14:textId="77777777" w:rsidR="004A68B2" w:rsidRPr="00976F34" w:rsidRDefault="004A68B2" w:rsidP="004A68B2">
      <w:pPr>
        <w:pStyle w:val="FP"/>
        <w:keepNext/>
        <w:rPr>
          <w:i/>
          <w:iCs/>
        </w:rPr>
      </w:pPr>
      <w:r w:rsidRPr="00976F34">
        <w:rPr>
          <w:i/>
          <w:iCs/>
        </w:rPr>
        <w:t>==== 8.X, 9.X, 10.X Final Deadline ====</w:t>
      </w:r>
    </w:p>
    <w:p w14:paraId="2487A72B" w14:textId="77777777" w:rsidR="004A68B2" w:rsidRPr="00DA12F6" w:rsidRDefault="004A68B2" w:rsidP="004A68B2">
      <w:pPr>
        <w:keepNext/>
        <w:rPr>
          <w:rFonts w:cs="Arial"/>
          <w:b/>
        </w:rPr>
      </w:pPr>
      <w:r w:rsidRPr="00DA12F6">
        <w:rPr>
          <w:rFonts w:cs="Arial"/>
          <w:b/>
        </w:rPr>
        <w:t>Discussion and conclusion:</w:t>
      </w:r>
    </w:p>
    <w:p w14:paraId="0324EF0C" w14:textId="2D95F943" w:rsidR="004A68B2" w:rsidRPr="004A68B2" w:rsidRDefault="004A68B2" w:rsidP="004A68B2">
      <w:r>
        <w:t xml:space="preserve">ZTE proposed r02. </w:t>
      </w:r>
      <w:r>
        <w:rPr>
          <w:color w:val="0000FF"/>
        </w:rPr>
        <w:t>S2</w:t>
      </w:r>
      <w:r>
        <w:rPr>
          <w:color w:val="0000FF"/>
        </w:rPr>
        <w:noBreakHyphen/>
        <w:t>2201163r02</w:t>
      </w:r>
      <w:r>
        <w:t xml:space="preserve"> was agreed and revised in </w:t>
      </w:r>
      <w:r w:rsidRPr="004A68B2">
        <w:rPr>
          <w:color w:val="0000FF"/>
        </w:rPr>
        <w:t>S2-2201840</w:t>
      </w:r>
      <w:r>
        <w:t xml:space="preserve">, which was </w:t>
      </w:r>
      <w:r w:rsidRPr="00C3284B">
        <w:rPr>
          <w:color w:val="FF0000"/>
          <w:lang w:eastAsia="en-US"/>
        </w:rPr>
        <w:t>approved</w:t>
      </w:r>
      <w:r>
        <w:t>.</w:t>
      </w:r>
    </w:p>
    <w:p w14:paraId="404B22FA" w14:textId="584CF31C" w:rsidR="00771372" w:rsidRDefault="00771372" w:rsidP="00771372"/>
    <w:p w14:paraId="738DE715" w14:textId="77777777" w:rsidR="004A68B2" w:rsidRDefault="004A68B2" w:rsidP="004A68B2">
      <w:pPr>
        <w:pBdr>
          <w:top w:val="single" w:sz="4" w:space="1" w:color="auto"/>
        </w:pBdr>
      </w:pPr>
      <w:r>
        <w:rPr>
          <w:color w:val="0000FF"/>
        </w:rPr>
        <w:t>TD S2</w:t>
      </w:r>
      <w:r>
        <w:rPr>
          <w:color w:val="0000FF"/>
        </w:rPr>
        <w:noBreakHyphen/>
        <w:t>2200256</w:t>
      </w:r>
      <w:r>
        <w:t xml:space="preserve"> (CR) 23.501 CR3477: Clarification on the Target NSSAI (Source: Huawei, </w:t>
      </w:r>
      <w:proofErr w:type="spellStart"/>
      <w:r>
        <w:t>HiSilicon</w:t>
      </w:r>
      <w:proofErr w:type="spellEnd"/>
      <w:r>
        <w:t>)</w:t>
      </w:r>
    </w:p>
    <w:p w14:paraId="25E7139B" w14:textId="77777777" w:rsidR="004A68B2" w:rsidRPr="00FC3E14" w:rsidRDefault="004A68B2" w:rsidP="004A68B2">
      <w:pPr>
        <w:pStyle w:val="FP"/>
        <w:keepNext/>
        <w:rPr>
          <w:b/>
          <w:bCs/>
          <w:i/>
          <w:iCs/>
        </w:rPr>
      </w:pPr>
      <w:r w:rsidRPr="00FC3E14">
        <w:rPr>
          <w:b/>
          <w:bCs/>
          <w:i/>
          <w:iCs/>
        </w:rPr>
        <w:t>e-mail comments:</w:t>
      </w:r>
    </w:p>
    <w:p w14:paraId="2CE7E844" w14:textId="77777777" w:rsidR="004A68B2" w:rsidRPr="00976F34" w:rsidRDefault="004A68B2" w:rsidP="004A68B2">
      <w:pPr>
        <w:pStyle w:val="FP"/>
        <w:keepNext/>
        <w:rPr>
          <w:i/>
          <w:iCs/>
        </w:rPr>
      </w:pPr>
      <w:r w:rsidRPr="00976F34">
        <w:rPr>
          <w:i/>
          <w:iCs/>
        </w:rPr>
        <w:t>Peter (Ericsson) provides comments and r01</w:t>
      </w:r>
    </w:p>
    <w:p w14:paraId="57C65311"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asks question to Peter(Ericsson)</w:t>
      </w:r>
    </w:p>
    <w:p w14:paraId="6E6D8F43" w14:textId="77777777" w:rsidR="004A68B2" w:rsidRPr="00976F34" w:rsidRDefault="004A68B2" w:rsidP="004A68B2">
      <w:pPr>
        <w:pStyle w:val="FP"/>
        <w:keepNext/>
        <w:rPr>
          <w:i/>
          <w:iCs/>
        </w:rPr>
      </w:pPr>
      <w:r w:rsidRPr="00976F34">
        <w:rPr>
          <w:i/>
          <w:iCs/>
        </w:rPr>
        <w:t>Genadi (Lenovo) provides r02 and comments.</w:t>
      </w:r>
    </w:p>
    <w:p w14:paraId="7C1DE03E" w14:textId="77777777" w:rsidR="004A68B2" w:rsidRPr="00976F34" w:rsidRDefault="004A68B2" w:rsidP="004A68B2">
      <w:pPr>
        <w:pStyle w:val="FP"/>
        <w:keepNext/>
        <w:rPr>
          <w:i/>
          <w:iCs/>
        </w:rPr>
      </w:pPr>
      <w:r w:rsidRPr="00976F34">
        <w:rPr>
          <w:i/>
          <w:iCs/>
        </w:rPr>
        <w:t>Peter Hedman (Ericsson) provides comments</w:t>
      </w:r>
    </w:p>
    <w:p w14:paraId="2130A1BD" w14:textId="77777777" w:rsidR="004A68B2" w:rsidRPr="00976F34" w:rsidRDefault="004A68B2" w:rsidP="004A68B2">
      <w:pPr>
        <w:pStyle w:val="FP"/>
        <w:keepNext/>
        <w:rPr>
          <w:i/>
          <w:iCs/>
        </w:rPr>
      </w:pPr>
      <w:r w:rsidRPr="00976F34">
        <w:rPr>
          <w:i/>
          <w:iCs/>
        </w:rPr>
        <w:t>Haiyang (Huawei) asks questions to Peter(Ericsson) and Genadi (Lenovo)</w:t>
      </w:r>
    </w:p>
    <w:p w14:paraId="61B982D6" w14:textId="77777777" w:rsidR="004A68B2" w:rsidRPr="00976F34" w:rsidRDefault="004A68B2" w:rsidP="004A68B2">
      <w:pPr>
        <w:pStyle w:val="FP"/>
        <w:keepNext/>
        <w:rPr>
          <w:i/>
          <w:iCs/>
        </w:rPr>
      </w:pPr>
      <w:r w:rsidRPr="00976F34">
        <w:rPr>
          <w:i/>
          <w:iCs/>
        </w:rPr>
        <w:t>Peter Hedman (Ericsson) provides r03</w:t>
      </w:r>
    </w:p>
    <w:p w14:paraId="24DD27E8"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ask question for clarification</w:t>
      </w:r>
    </w:p>
    <w:p w14:paraId="5350B2CA" w14:textId="77777777" w:rsidR="004A68B2" w:rsidRPr="00976F34" w:rsidRDefault="004A68B2" w:rsidP="004A68B2">
      <w:pPr>
        <w:pStyle w:val="FP"/>
        <w:keepNext/>
        <w:rPr>
          <w:i/>
          <w:iCs/>
        </w:rPr>
      </w:pPr>
      <w:r w:rsidRPr="00976F34">
        <w:rPr>
          <w:i/>
          <w:iCs/>
        </w:rPr>
        <w:t>Peter Hedman (Ericsson) provides reply</w:t>
      </w:r>
    </w:p>
    <w:p w14:paraId="59E7E279" w14:textId="77777777" w:rsidR="004A68B2" w:rsidRPr="00976F34" w:rsidRDefault="004A68B2" w:rsidP="004A68B2">
      <w:pPr>
        <w:pStyle w:val="FP"/>
        <w:keepNext/>
        <w:rPr>
          <w:i/>
          <w:iCs/>
        </w:rPr>
      </w:pPr>
      <w:r w:rsidRPr="00976F34">
        <w:rPr>
          <w:i/>
          <w:iCs/>
        </w:rPr>
        <w:t>Haiyang (Huawei) responds to Peter Hedman (Ericsson)</w:t>
      </w:r>
    </w:p>
    <w:p w14:paraId="2FE815CC" w14:textId="77777777" w:rsidR="004A68B2" w:rsidRPr="00976F34" w:rsidRDefault="004A68B2" w:rsidP="004A68B2">
      <w:pPr>
        <w:pStyle w:val="FP"/>
        <w:keepNext/>
        <w:rPr>
          <w:i/>
          <w:iCs/>
        </w:rPr>
      </w:pPr>
      <w:r w:rsidRPr="00976F34">
        <w:rPr>
          <w:i/>
          <w:iCs/>
        </w:rPr>
        <w:t>Ashok (Samsung) comments</w:t>
      </w:r>
    </w:p>
    <w:p w14:paraId="759904C7" w14:textId="77777777" w:rsidR="004A68B2" w:rsidRPr="00976F34" w:rsidRDefault="004A68B2" w:rsidP="004A68B2">
      <w:pPr>
        <w:pStyle w:val="FP"/>
        <w:keepNext/>
        <w:rPr>
          <w:i/>
          <w:iCs/>
        </w:rPr>
      </w:pPr>
      <w:r w:rsidRPr="00976F34">
        <w:rPr>
          <w:i/>
          <w:iCs/>
        </w:rPr>
        <w:t>Alessio(Nokia) believes this CR is not needed. we request to note it.</w:t>
      </w:r>
    </w:p>
    <w:p w14:paraId="0A59460D" w14:textId="77777777" w:rsidR="004A68B2" w:rsidRPr="00976F34" w:rsidRDefault="004A68B2" w:rsidP="004A68B2">
      <w:pPr>
        <w:pStyle w:val="FP"/>
        <w:keepNext/>
        <w:rPr>
          <w:i/>
          <w:iCs/>
        </w:rPr>
      </w:pPr>
      <w:r w:rsidRPr="00976F34">
        <w:rPr>
          <w:i/>
          <w:iCs/>
        </w:rPr>
        <w:t>Yunjing (CATT) asks a question for clarification.</w:t>
      </w:r>
    </w:p>
    <w:p w14:paraId="1DE108A9" w14:textId="77777777" w:rsidR="004A68B2" w:rsidRPr="00976F34" w:rsidRDefault="004A68B2" w:rsidP="004A68B2">
      <w:pPr>
        <w:pStyle w:val="FP"/>
        <w:keepNext/>
        <w:rPr>
          <w:i/>
          <w:iCs/>
        </w:rPr>
      </w:pPr>
      <w:r w:rsidRPr="00976F34">
        <w:rPr>
          <w:i/>
          <w:iCs/>
        </w:rPr>
        <w:t>Peter Hedman (Ericsson) provides replies</w:t>
      </w:r>
    </w:p>
    <w:p w14:paraId="5D160E1D"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(Nokia) objects to any revision of this non FASMO CR.</w:t>
      </w:r>
    </w:p>
    <w:p w14:paraId="32285CC1" w14:textId="77777777" w:rsidR="004A68B2" w:rsidRPr="00976F34" w:rsidRDefault="004A68B2" w:rsidP="004A68B2">
      <w:pPr>
        <w:pStyle w:val="FP"/>
        <w:keepNext/>
        <w:rPr>
          <w:i/>
          <w:iCs/>
        </w:rPr>
      </w:pPr>
      <w:r w:rsidRPr="00976F34">
        <w:rPr>
          <w:i/>
          <w:iCs/>
        </w:rPr>
        <w:t>Ashok (Samsung) responds to Peter Hedman (Ericsson)</w:t>
      </w:r>
    </w:p>
    <w:p w14:paraId="517B395F" w14:textId="77777777" w:rsidR="004A68B2" w:rsidRPr="00976F34" w:rsidRDefault="004A68B2" w:rsidP="004A68B2">
      <w:pPr>
        <w:pStyle w:val="FP"/>
        <w:keepNext/>
        <w:rPr>
          <w:i/>
          <w:iCs/>
        </w:rPr>
      </w:pPr>
      <w:r w:rsidRPr="00976F34">
        <w:rPr>
          <w:i/>
          <w:iCs/>
        </w:rPr>
        <w:t>Peter Hedman (Ericsson) provides r04</w:t>
      </w:r>
    </w:p>
    <w:p w14:paraId="7F54C281" w14:textId="77777777" w:rsidR="004A68B2" w:rsidRPr="00976F34" w:rsidRDefault="004A68B2" w:rsidP="004A68B2">
      <w:pPr>
        <w:pStyle w:val="FP"/>
        <w:keepNext/>
        <w:rPr>
          <w:i/>
          <w:iCs/>
        </w:rPr>
      </w:pPr>
      <w:r w:rsidRPr="00976F34">
        <w:rPr>
          <w:i/>
          <w:iCs/>
        </w:rPr>
        <w:t>Dieter Gludovacz (Deutsche Telekom) comments.</w:t>
      </w:r>
    </w:p>
    <w:p w14:paraId="71B6DCA0" w14:textId="77777777" w:rsidR="004A68B2" w:rsidRPr="00976F34" w:rsidRDefault="004A68B2" w:rsidP="004A68B2">
      <w:pPr>
        <w:pStyle w:val="FP"/>
        <w:keepNext/>
        <w:rPr>
          <w:i/>
          <w:iCs/>
        </w:rPr>
      </w:pPr>
      <w:r w:rsidRPr="00976F34">
        <w:rPr>
          <w:i/>
          <w:iCs/>
        </w:rPr>
        <w:t>Haiyang (Huawei) provides questions to Ashok (Samsung)</w:t>
      </w:r>
    </w:p>
    <w:p w14:paraId="0F3AD971" w14:textId="77777777" w:rsidR="004A68B2" w:rsidRPr="00976F34" w:rsidRDefault="004A68B2" w:rsidP="004A68B2">
      <w:pPr>
        <w:pStyle w:val="FP"/>
        <w:keepNext/>
        <w:rPr>
          <w:i/>
          <w:iCs/>
        </w:rPr>
      </w:pPr>
      <w:r w:rsidRPr="00976F34">
        <w:rPr>
          <w:i/>
          <w:iCs/>
        </w:rPr>
        <w:t>Ashok (Samsung) responds to Haiyang (Huawei)</w:t>
      </w:r>
    </w:p>
    <w:p w14:paraId="5FB48C81" w14:textId="77777777" w:rsidR="004A68B2" w:rsidRPr="00976F34" w:rsidRDefault="004A68B2" w:rsidP="004A68B2">
      <w:pPr>
        <w:pStyle w:val="FP"/>
        <w:keepNext/>
        <w:rPr>
          <w:i/>
          <w:iCs/>
        </w:rPr>
      </w:pPr>
      <w:r w:rsidRPr="00976F34">
        <w:rPr>
          <w:i/>
          <w:iCs/>
        </w:rPr>
        <w:t>Alessio(Nokia) objects to r04</w:t>
      </w:r>
    </w:p>
    <w:p w14:paraId="2C7F2381" w14:textId="77777777" w:rsidR="004A68B2" w:rsidRPr="00976F34" w:rsidRDefault="004A68B2" w:rsidP="004A68B2">
      <w:pPr>
        <w:pStyle w:val="FP"/>
        <w:keepNext/>
        <w:rPr>
          <w:i/>
          <w:iCs/>
        </w:rPr>
      </w:pPr>
      <w:r w:rsidRPr="00976F34">
        <w:rPr>
          <w:i/>
          <w:iCs/>
        </w:rPr>
        <w:t>Peter Hedman (Ericsson) provides r05</w:t>
      </w:r>
    </w:p>
    <w:p w14:paraId="2481E242"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asks clarification</w:t>
      </w:r>
    </w:p>
    <w:p w14:paraId="25D1C203" w14:textId="77777777" w:rsidR="004A68B2" w:rsidRPr="00976F34" w:rsidRDefault="004A68B2" w:rsidP="004A68B2">
      <w:pPr>
        <w:pStyle w:val="FP"/>
        <w:keepNext/>
        <w:rPr>
          <w:i/>
          <w:iCs/>
        </w:rPr>
      </w:pPr>
      <w:r w:rsidRPr="00976F34">
        <w:rPr>
          <w:i/>
          <w:iCs/>
        </w:rPr>
        <w:t>Iskren (NEC) provides comments</w:t>
      </w:r>
    </w:p>
    <w:p w14:paraId="7B0CC43A"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(Nokia) comments that this is a misleading use case and we request to postpone this CR till we better understand the issue and whether it is FASMO. for now we think it has implication that need further study</w:t>
      </w:r>
    </w:p>
    <w:p w14:paraId="33D0EECA" w14:textId="77777777" w:rsidR="004A68B2" w:rsidRPr="00976F34" w:rsidRDefault="004A68B2" w:rsidP="004A68B2">
      <w:pPr>
        <w:pStyle w:val="FP"/>
        <w:keepNext/>
        <w:rPr>
          <w:i/>
          <w:iCs/>
        </w:rPr>
      </w:pPr>
      <w:r w:rsidRPr="00976F34">
        <w:rPr>
          <w:i/>
          <w:iCs/>
        </w:rPr>
        <w:t>Iskren (NEC) supports this CR and provides r06 where the text from the Note is move to the normative text.</w:t>
      </w:r>
    </w:p>
    <w:p w14:paraId="71658FD3" w14:textId="77777777" w:rsidR="004A68B2" w:rsidRPr="00976F34" w:rsidRDefault="004A68B2" w:rsidP="004A68B2">
      <w:pPr>
        <w:pStyle w:val="FP"/>
        <w:keepNext/>
        <w:rPr>
          <w:i/>
          <w:iCs/>
        </w:rPr>
      </w:pPr>
      <w:proofErr w:type="spellStart"/>
      <w:r w:rsidRPr="00976F34">
        <w:rPr>
          <w:i/>
          <w:iCs/>
        </w:rPr>
        <w:t>Ouerdia</w:t>
      </w:r>
      <w:proofErr w:type="spellEnd"/>
      <w:r w:rsidRPr="00976F34">
        <w:rPr>
          <w:i/>
          <w:iCs/>
        </w:rPr>
        <w:t xml:space="preserve"> (Orange) supports this CR version r06.</w:t>
      </w:r>
    </w:p>
    <w:p w14:paraId="604B86B0" w14:textId="77777777" w:rsidR="004A68B2" w:rsidRPr="00976F34" w:rsidRDefault="004A68B2" w:rsidP="004A68B2">
      <w:pPr>
        <w:pStyle w:val="FP"/>
        <w:keepNext/>
        <w:rPr>
          <w:i/>
          <w:iCs/>
        </w:rPr>
      </w:pPr>
      <w:r w:rsidRPr="00976F34">
        <w:rPr>
          <w:i/>
          <w:iCs/>
        </w:rPr>
        <w:t>Dieter (Deutsche Telekom) also supports r06..</w:t>
      </w:r>
    </w:p>
    <w:p w14:paraId="4C7B03A6" w14:textId="77777777" w:rsidR="004A68B2" w:rsidRPr="00976F34" w:rsidRDefault="004A68B2" w:rsidP="004A68B2">
      <w:pPr>
        <w:pStyle w:val="FP"/>
        <w:keepNext/>
        <w:rPr>
          <w:i/>
          <w:iCs/>
        </w:rPr>
      </w:pPr>
      <w:r w:rsidRPr="00976F34">
        <w:rPr>
          <w:i/>
          <w:iCs/>
        </w:rPr>
        <w:t>Alessio(Nokia) objects to any revision of this CR as there is no FASMO and it may actually introduce FASMO.</w:t>
      </w:r>
    </w:p>
    <w:p w14:paraId="2647DEDC" w14:textId="77777777" w:rsidR="004A68B2" w:rsidRPr="00976F34" w:rsidRDefault="004A68B2" w:rsidP="004A68B2">
      <w:pPr>
        <w:pStyle w:val="FP"/>
        <w:keepNext/>
        <w:rPr>
          <w:i/>
          <w:iCs/>
        </w:rPr>
      </w:pPr>
      <w:r w:rsidRPr="00976F34">
        <w:rPr>
          <w:i/>
          <w:iCs/>
        </w:rPr>
        <w:t>==== 8.X, 9.X, 10.X Revisions Deadline ====</w:t>
      </w:r>
    </w:p>
    <w:p w14:paraId="2E3D5273" w14:textId="77777777" w:rsidR="004A68B2" w:rsidRPr="00976F34" w:rsidRDefault="004A68B2" w:rsidP="004A68B2">
      <w:pPr>
        <w:pStyle w:val="FP"/>
        <w:keepNext/>
        <w:rPr>
          <w:i/>
          <w:iCs/>
        </w:rPr>
      </w:pPr>
      <w:r w:rsidRPr="00976F34">
        <w:rPr>
          <w:i/>
          <w:iCs/>
        </w:rPr>
        <w:t>Peter Hedman (Ericsson) supports approving r06, asks for CR to be taken at CC#4</w:t>
      </w:r>
    </w:p>
    <w:p w14:paraId="0190C5EC" w14:textId="77777777" w:rsidR="004A68B2" w:rsidRPr="00976F34" w:rsidRDefault="004A68B2" w:rsidP="004A68B2">
      <w:pPr>
        <w:pStyle w:val="FP"/>
        <w:keepNext/>
        <w:rPr>
          <w:i/>
          <w:iCs/>
        </w:rPr>
      </w:pPr>
      <w:r w:rsidRPr="00976F34">
        <w:rPr>
          <w:i/>
          <w:iCs/>
        </w:rPr>
        <w:t>Nokia provides additional information on objection to approval of this CR</w:t>
      </w:r>
    </w:p>
    <w:p w14:paraId="2A058E6E" w14:textId="77777777" w:rsidR="004A68B2" w:rsidRPr="00976F34" w:rsidRDefault="004A68B2" w:rsidP="004A68B2">
      <w:pPr>
        <w:pStyle w:val="FP"/>
        <w:keepNext/>
        <w:rPr>
          <w:i/>
          <w:iCs/>
        </w:rPr>
      </w:pPr>
      <w:r w:rsidRPr="00976F34">
        <w:rPr>
          <w:i/>
          <w:iCs/>
        </w:rPr>
        <w:t xml:space="preserve">Alessio(Nokia) believes the feature as is </w:t>
      </w:r>
      <w:proofErr w:type="spellStart"/>
      <w:r w:rsidRPr="00976F34">
        <w:rPr>
          <w:i/>
          <w:iCs/>
        </w:rPr>
        <w:t>is</w:t>
      </w:r>
      <w:proofErr w:type="spellEnd"/>
      <w:r w:rsidRPr="00976F34">
        <w:rPr>
          <w:i/>
          <w:iCs/>
        </w:rPr>
        <w:t xml:space="preserve"> very clear to reply to CT3. any changes like proposed is category B/C and needs consensus in a frozen release. we do not do category B/C in frozen release unless there is consensus. this is not </w:t>
      </w:r>
      <w:r w:rsidRPr="00976F34">
        <w:rPr>
          <w:i/>
          <w:iCs/>
        </w:rPr>
        <w:lastRenderedPageBreak/>
        <w:t>about FASMO, it is about the concept of a frozen release. and this category B/C would introduce the FASMO of some ongoing session in allowed NSSAI being dropped.</w:t>
      </w:r>
    </w:p>
    <w:p w14:paraId="3235E56F" w14:textId="77777777" w:rsidR="004A68B2" w:rsidRPr="00976F34" w:rsidRDefault="004A68B2" w:rsidP="004A68B2">
      <w:pPr>
        <w:pStyle w:val="FP"/>
        <w:keepNext/>
        <w:rPr>
          <w:i/>
          <w:iCs/>
        </w:rPr>
      </w:pPr>
      <w:r w:rsidRPr="00976F34">
        <w:rPr>
          <w:i/>
          <w:iCs/>
        </w:rPr>
        <w:t>==== 8.X, 9.X, 10.X Final Deadline ====</w:t>
      </w:r>
    </w:p>
    <w:p w14:paraId="58AF9FA3" w14:textId="77777777" w:rsidR="004A68B2" w:rsidRPr="00DA12F6" w:rsidRDefault="004A68B2" w:rsidP="004A68B2">
      <w:pPr>
        <w:keepNext/>
        <w:rPr>
          <w:rFonts w:cs="Arial"/>
          <w:b/>
        </w:rPr>
      </w:pPr>
      <w:r w:rsidRPr="00DA12F6">
        <w:rPr>
          <w:rFonts w:cs="Arial"/>
          <w:b/>
        </w:rPr>
        <w:t>Discussion and conclusion:</w:t>
      </w:r>
    </w:p>
    <w:p w14:paraId="648C1D45" w14:textId="2D924432" w:rsidR="004A68B2" w:rsidRDefault="004A68B2" w:rsidP="004A68B2">
      <w:r>
        <w:t xml:space="preserve">Nokia objected to this CR as it is a change of Feature to a frozen Release. This CR was then </w:t>
      </w:r>
      <w:r w:rsidRPr="00C3284B">
        <w:rPr>
          <w:color w:val="0000FF"/>
        </w:rPr>
        <w:t>noted</w:t>
      </w:r>
      <w:r>
        <w:t>.</w:t>
      </w:r>
    </w:p>
    <w:p w14:paraId="5F4EFC57" w14:textId="77777777" w:rsidR="00585D04" w:rsidRDefault="00585D04" w:rsidP="004A68B2"/>
    <w:p w14:paraId="0569A74B" w14:textId="77777777" w:rsidR="004A68B2" w:rsidRDefault="004A68B2" w:rsidP="004A68B2">
      <w:pPr>
        <w:pBdr>
          <w:top w:val="single" w:sz="4" w:space="1" w:color="auto"/>
        </w:pBdr>
      </w:pPr>
      <w:r>
        <w:rPr>
          <w:color w:val="0000FF"/>
        </w:rPr>
        <w:t>TD S2</w:t>
      </w:r>
      <w:r>
        <w:rPr>
          <w:color w:val="0000FF"/>
        </w:rPr>
        <w:noBreakHyphen/>
        <w:t>2200255</w:t>
      </w:r>
      <w:r>
        <w:t xml:space="preserve"> (LS OUT) [DRAFT] Reply LS on clarification on the change of Target NSSAI (Source: Huawei, </w:t>
      </w:r>
      <w:proofErr w:type="spellStart"/>
      <w:r>
        <w:t>HiSilicon</w:t>
      </w:r>
      <w:proofErr w:type="spellEnd"/>
      <w:r>
        <w:t>)</w:t>
      </w:r>
    </w:p>
    <w:p w14:paraId="4143A0AB" w14:textId="77777777" w:rsidR="004A68B2" w:rsidRPr="00FC3E14" w:rsidRDefault="004A68B2" w:rsidP="004A68B2">
      <w:pPr>
        <w:pStyle w:val="FP"/>
        <w:keepNext/>
        <w:rPr>
          <w:b/>
          <w:bCs/>
          <w:i/>
          <w:iCs/>
        </w:rPr>
      </w:pPr>
      <w:r w:rsidRPr="00FC3E14">
        <w:rPr>
          <w:b/>
          <w:bCs/>
          <w:i/>
          <w:iCs/>
        </w:rPr>
        <w:t>e-mail comments:</w:t>
      </w:r>
    </w:p>
    <w:p w14:paraId="5A779158" w14:textId="77777777" w:rsidR="004A68B2" w:rsidRPr="00976F34" w:rsidRDefault="004A68B2" w:rsidP="004A68B2">
      <w:pPr>
        <w:pStyle w:val="FP"/>
        <w:keepNext/>
        <w:rPr>
          <w:i/>
          <w:iCs/>
        </w:rPr>
      </w:pPr>
      <w:r w:rsidRPr="00976F34">
        <w:rPr>
          <w:i/>
          <w:iCs/>
        </w:rPr>
        <w:t>Peter (Ericsson) provides comments and r01</w:t>
      </w:r>
    </w:p>
    <w:p w14:paraId="380FB2EA"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(Nokia) provides comments and r02</w:t>
      </w:r>
    </w:p>
    <w:p w14:paraId="4D4F7B98" w14:textId="77777777" w:rsidR="004A68B2" w:rsidRPr="00976F34" w:rsidRDefault="004A68B2" w:rsidP="004A68B2">
      <w:pPr>
        <w:pStyle w:val="FP"/>
        <w:keepNext/>
        <w:rPr>
          <w:i/>
          <w:iCs/>
        </w:rPr>
      </w:pPr>
      <w:r w:rsidRPr="00976F34">
        <w:rPr>
          <w:i/>
          <w:iCs/>
        </w:rPr>
        <w:t xml:space="preserve">Peter Hedman (Ericsson) provides replies and r02 does not </w:t>
      </w:r>
      <w:proofErr w:type="spellStart"/>
      <w:r w:rsidRPr="00976F34">
        <w:rPr>
          <w:i/>
          <w:iCs/>
        </w:rPr>
        <w:t>refloect</w:t>
      </w:r>
      <w:proofErr w:type="spellEnd"/>
      <w:r w:rsidRPr="00976F34">
        <w:rPr>
          <w:i/>
          <w:iCs/>
        </w:rPr>
        <w:t xml:space="preserve"> what is possible with current SA2 specs</w:t>
      </w:r>
    </w:p>
    <w:p w14:paraId="7D456615"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(Nokia) comments</w:t>
      </w:r>
    </w:p>
    <w:p w14:paraId="6A6A3B19"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provides r03</w:t>
      </w:r>
    </w:p>
    <w:p w14:paraId="086A1783"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(NOKIA) provides r04</w:t>
      </w:r>
    </w:p>
    <w:p w14:paraId="69149F81" w14:textId="77777777" w:rsidR="004A68B2" w:rsidRPr="00976F34" w:rsidRDefault="004A68B2" w:rsidP="004A68B2">
      <w:pPr>
        <w:pStyle w:val="FP"/>
        <w:keepNext/>
        <w:rPr>
          <w:i/>
          <w:iCs/>
        </w:rPr>
      </w:pPr>
      <w:r w:rsidRPr="00976F34">
        <w:rPr>
          <w:i/>
          <w:iCs/>
        </w:rPr>
        <w:t>Peter Hedman (Ericsson) provides r05</w:t>
      </w:r>
    </w:p>
    <w:p w14:paraId="57380A6D" w14:textId="77777777" w:rsidR="004A68B2" w:rsidRPr="00976F34" w:rsidRDefault="004A68B2" w:rsidP="004A68B2">
      <w:pPr>
        <w:pStyle w:val="FP"/>
        <w:keepNext/>
        <w:rPr>
          <w:i/>
          <w:iCs/>
        </w:rPr>
      </w:pPr>
      <w:r w:rsidRPr="00976F34">
        <w:rPr>
          <w:i/>
          <w:iCs/>
        </w:rPr>
        <w:t>Alessio(Nokia) cannot agree r05</w:t>
      </w:r>
    </w:p>
    <w:p w14:paraId="1BF4ED63" w14:textId="77777777" w:rsidR="004A68B2" w:rsidRPr="00976F34" w:rsidRDefault="004A68B2" w:rsidP="004A68B2">
      <w:pPr>
        <w:pStyle w:val="FP"/>
        <w:keepNext/>
        <w:rPr>
          <w:i/>
          <w:iCs/>
        </w:rPr>
      </w:pPr>
      <w:r w:rsidRPr="00976F34">
        <w:rPr>
          <w:i/>
          <w:iCs/>
        </w:rPr>
        <w:t>==== 8.X, 9.X, 10.X Revisions Deadline ====</w:t>
      </w:r>
    </w:p>
    <w:p w14:paraId="1E43B720" w14:textId="77777777" w:rsidR="004A68B2" w:rsidRPr="00976F34" w:rsidRDefault="004A68B2" w:rsidP="004A68B2">
      <w:pPr>
        <w:pStyle w:val="FP"/>
        <w:keepNext/>
        <w:rPr>
          <w:i/>
          <w:iCs/>
        </w:rPr>
      </w:pPr>
      <w:r w:rsidRPr="00976F34">
        <w:rPr>
          <w:i/>
          <w:iCs/>
        </w:rPr>
        <w:t>Peter Hedman (Ericsson) objects to r04, r03, r02 and r00 supports r05 and r01</w:t>
      </w:r>
    </w:p>
    <w:p w14:paraId="26D4F708" w14:textId="77777777" w:rsidR="004A68B2" w:rsidRPr="00976F34" w:rsidRDefault="004A68B2" w:rsidP="004A68B2">
      <w:pPr>
        <w:pStyle w:val="FP"/>
        <w:keepNext/>
        <w:rPr>
          <w:i/>
          <w:iCs/>
        </w:rPr>
      </w:pPr>
      <w:r w:rsidRPr="00976F34">
        <w:rPr>
          <w:i/>
          <w:iCs/>
        </w:rPr>
        <w:t>Tao(CMCC) let's check r01 agreeable or not</w:t>
      </w:r>
    </w:p>
    <w:p w14:paraId="5315AE6B" w14:textId="77777777" w:rsidR="004A68B2" w:rsidRPr="00976F34" w:rsidRDefault="004A68B2" w:rsidP="004A68B2">
      <w:pPr>
        <w:pStyle w:val="FP"/>
        <w:keepNext/>
        <w:rPr>
          <w:i/>
          <w:iCs/>
        </w:rPr>
      </w:pPr>
      <w:proofErr w:type="spellStart"/>
      <w:r w:rsidRPr="00976F34">
        <w:rPr>
          <w:i/>
          <w:iCs/>
        </w:rPr>
        <w:t>Jinguo</w:t>
      </w:r>
      <w:proofErr w:type="spellEnd"/>
      <w:r w:rsidRPr="00976F34">
        <w:rPr>
          <w:i/>
          <w:iCs/>
        </w:rPr>
        <w:t>(ZTE) suggest to keep it open</w:t>
      </w:r>
    </w:p>
    <w:p w14:paraId="01D127C6" w14:textId="77777777" w:rsidR="004A68B2" w:rsidRPr="00976F34" w:rsidRDefault="004A68B2" w:rsidP="004A68B2">
      <w:pPr>
        <w:pStyle w:val="FP"/>
        <w:keepNext/>
        <w:rPr>
          <w:i/>
          <w:iCs/>
        </w:rPr>
      </w:pPr>
      <w:proofErr w:type="spellStart"/>
      <w:r w:rsidRPr="00976F34">
        <w:rPr>
          <w:i/>
          <w:iCs/>
        </w:rPr>
        <w:t>alessio</w:t>
      </w:r>
      <w:proofErr w:type="spellEnd"/>
      <w:r w:rsidRPr="00976F34">
        <w:rPr>
          <w:i/>
          <w:iCs/>
        </w:rPr>
        <w:t xml:space="preserve">(Nokia) complains Ericsson wants to write LSs not based on text in the specs. there is nowhere in the specs that the target NSSAI is stored in the AMF and we do not change the specifications to add features after freeze just to please some people. moreover r04 responds to the LS while r05 seems to be some discussion not related to the LS that </w:t>
      </w:r>
      <w:proofErr w:type="spellStart"/>
      <w:r w:rsidRPr="00976F34">
        <w:rPr>
          <w:i/>
          <w:iCs/>
        </w:rPr>
        <w:t>ericsson</w:t>
      </w:r>
      <w:proofErr w:type="spellEnd"/>
      <w:r w:rsidRPr="00976F34">
        <w:rPr>
          <w:i/>
          <w:iCs/>
        </w:rPr>
        <w:t xml:space="preserve"> wants to write in this Ls to then use it for other purposes. This is not good behaviour.</w:t>
      </w:r>
    </w:p>
    <w:p w14:paraId="4FEF95CB" w14:textId="77777777" w:rsidR="004A68B2" w:rsidRPr="00976F34" w:rsidRDefault="004A68B2" w:rsidP="004A68B2">
      <w:pPr>
        <w:pStyle w:val="FP"/>
        <w:keepNext/>
        <w:rPr>
          <w:i/>
          <w:iCs/>
        </w:rPr>
      </w:pPr>
      <w:r w:rsidRPr="00976F34">
        <w:rPr>
          <w:i/>
          <w:iCs/>
        </w:rPr>
        <w:t>==== 8.X, 9.X, 10.X Final Deadline ====</w:t>
      </w:r>
    </w:p>
    <w:p w14:paraId="355275CD" w14:textId="77777777" w:rsidR="004A68B2" w:rsidRPr="00DA12F6" w:rsidRDefault="004A68B2" w:rsidP="004A68B2">
      <w:pPr>
        <w:keepNext/>
        <w:rPr>
          <w:rFonts w:cs="Arial"/>
          <w:b/>
        </w:rPr>
      </w:pPr>
      <w:r w:rsidRPr="00DA12F6">
        <w:rPr>
          <w:rFonts w:cs="Arial"/>
          <w:b/>
        </w:rPr>
        <w:t>Discussion and conclusion:</w:t>
      </w:r>
    </w:p>
    <w:p w14:paraId="377DF6EA" w14:textId="07E00C43" w:rsidR="004A68B2" w:rsidRDefault="004A68B2" w:rsidP="004A68B2">
      <w:r>
        <w:t xml:space="preserve">ZTE asked to discuss this in CC#5. </w:t>
      </w:r>
      <w:r w:rsidRPr="004A68B2">
        <w:rPr>
          <w:b/>
          <w:bCs/>
        </w:rPr>
        <w:t xml:space="preserve">This was </w:t>
      </w:r>
      <w:r w:rsidRPr="004A68B2">
        <w:rPr>
          <w:b/>
          <w:bCs/>
          <w:color w:val="FF0000"/>
        </w:rPr>
        <w:t xml:space="preserve">postponed </w:t>
      </w:r>
      <w:r w:rsidRPr="004A68B2">
        <w:rPr>
          <w:b/>
          <w:bCs/>
        </w:rPr>
        <w:t>to CC#5.</w:t>
      </w:r>
    </w:p>
    <w:p w14:paraId="1B174ED1" w14:textId="394317F1" w:rsidR="004A68B2" w:rsidRDefault="004A68B2" w:rsidP="00771372"/>
    <w:p w14:paraId="3DE245C4" w14:textId="77777777" w:rsidR="004A68B2" w:rsidRDefault="004A68B2" w:rsidP="004A68B2">
      <w:pPr>
        <w:pBdr>
          <w:top w:val="single" w:sz="4" w:space="1" w:color="auto"/>
        </w:pBdr>
      </w:pPr>
      <w:r>
        <w:rPr>
          <w:color w:val="0000FF"/>
        </w:rPr>
        <w:t>TD S2</w:t>
      </w:r>
      <w:r>
        <w:rPr>
          <w:color w:val="0000FF"/>
        </w:rPr>
        <w:noBreakHyphen/>
        <w:t>2200928</w:t>
      </w:r>
      <w:r>
        <w:t xml:space="preserve"> (CR) 23.304 CR0080: RSC Determination by a Layer-3 Remote UE (Source: Huawei, </w:t>
      </w:r>
      <w:proofErr w:type="spellStart"/>
      <w:r>
        <w:t>HiSilicon</w:t>
      </w:r>
      <w:proofErr w:type="spellEnd"/>
      <w:r>
        <w:t>)</w:t>
      </w:r>
    </w:p>
    <w:p w14:paraId="2C9B3F07" w14:textId="77777777" w:rsidR="004A68B2" w:rsidRPr="00FC3E14" w:rsidRDefault="004A68B2" w:rsidP="004A68B2">
      <w:pPr>
        <w:pStyle w:val="FP"/>
        <w:keepNext/>
        <w:rPr>
          <w:b/>
          <w:bCs/>
          <w:i/>
          <w:iCs/>
        </w:rPr>
      </w:pPr>
      <w:r w:rsidRPr="00FC3E14">
        <w:rPr>
          <w:b/>
          <w:bCs/>
          <w:i/>
          <w:iCs/>
        </w:rPr>
        <w:lastRenderedPageBreak/>
        <w:t>e-mail comments:</w:t>
      </w:r>
    </w:p>
    <w:p w14:paraId="5ACDCCAD" w14:textId="77777777" w:rsidR="004A68B2" w:rsidRPr="00976F34" w:rsidRDefault="004A68B2" w:rsidP="004A68B2">
      <w:pPr>
        <w:pStyle w:val="FP"/>
        <w:keepNext/>
        <w:rPr>
          <w:i/>
          <w:iCs/>
        </w:rPr>
      </w:pPr>
      <w:r w:rsidRPr="00976F34">
        <w:rPr>
          <w:i/>
          <w:iCs/>
        </w:rPr>
        <w:t>Deng Qiang (CATT) proposed to note this CR and stick to current conclusion.</w:t>
      </w:r>
    </w:p>
    <w:p w14:paraId="24320096"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replies and kindly reminds that the question is how UE can determine suitable RSC.</w:t>
      </w:r>
    </w:p>
    <w:p w14:paraId="2D4D3803" w14:textId="77777777" w:rsidR="004A68B2" w:rsidRPr="00976F34" w:rsidRDefault="004A68B2" w:rsidP="004A68B2">
      <w:pPr>
        <w:pStyle w:val="FP"/>
        <w:keepNext/>
        <w:rPr>
          <w:i/>
          <w:iCs/>
        </w:rPr>
      </w:pPr>
      <w:r w:rsidRPr="00976F34">
        <w:rPr>
          <w:i/>
          <w:iCs/>
        </w:rPr>
        <w:t>Hong (Qualcomm) comments.</w:t>
      </w:r>
    </w:p>
    <w:p w14:paraId="066A8371" w14:textId="77777777" w:rsidR="004A68B2" w:rsidRPr="00976F34" w:rsidRDefault="004A68B2" w:rsidP="004A68B2">
      <w:pPr>
        <w:pStyle w:val="FP"/>
        <w:keepNext/>
        <w:rPr>
          <w:i/>
          <w:iCs/>
        </w:rPr>
      </w:pPr>
      <w:r w:rsidRPr="00976F34">
        <w:rPr>
          <w:i/>
          <w:iCs/>
        </w:rPr>
        <w:t>Deng Qiang (CATT) comments.</w:t>
      </w:r>
    </w:p>
    <w:p w14:paraId="3F4129F1" w14:textId="77777777" w:rsidR="004A68B2" w:rsidRPr="00976F34" w:rsidRDefault="004A68B2" w:rsidP="004A68B2">
      <w:pPr>
        <w:pStyle w:val="FP"/>
        <w:keepNext/>
        <w:rPr>
          <w:i/>
          <w:iCs/>
        </w:rPr>
      </w:pPr>
      <w:r w:rsidRPr="00976F34">
        <w:rPr>
          <w:i/>
          <w:iCs/>
        </w:rPr>
        <w:t xml:space="preserve">Mehrdad (Samsung) also thinks this CR goes against the past agreements and the Spec and prefers </w:t>
      </w:r>
      <w:r>
        <w:rPr>
          <w:i/>
          <w:iCs/>
          <w:color w:val="0000FF"/>
        </w:rPr>
        <w:t>TD S2</w:t>
      </w:r>
      <w:r>
        <w:rPr>
          <w:i/>
          <w:iCs/>
          <w:color w:val="0000FF"/>
        </w:rPr>
        <w:noBreakHyphen/>
        <w:t>2201137</w:t>
      </w:r>
      <w:r w:rsidRPr="00976F34">
        <w:rPr>
          <w:i/>
          <w:iCs/>
        </w:rPr>
        <w:t xml:space="preserve"> as the baseline for LS reply.</w:t>
      </w:r>
    </w:p>
    <w:p w14:paraId="41F2DC9D"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provides r02</w:t>
      </w:r>
    </w:p>
    <w:p w14:paraId="1D06599D" w14:textId="77777777" w:rsidR="004A68B2" w:rsidRPr="00976F34" w:rsidRDefault="004A68B2" w:rsidP="004A68B2">
      <w:pPr>
        <w:pStyle w:val="FP"/>
        <w:keepNext/>
        <w:rPr>
          <w:i/>
          <w:iCs/>
        </w:rPr>
      </w:pPr>
      <w:r w:rsidRPr="00976F34">
        <w:rPr>
          <w:i/>
          <w:iCs/>
        </w:rPr>
        <w:t>Hong (Qualcomm) comments on r01.</w:t>
      </w:r>
    </w:p>
    <w:p w14:paraId="17A8A910" w14:textId="77777777" w:rsidR="004A68B2" w:rsidRPr="00976F34" w:rsidRDefault="004A68B2" w:rsidP="004A68B2">
      <w:pPr>
        <w:pStyle w:val="FP"/>
        <w:keepNext/>
        <w:rPr>
          <w:i/>
          <w:iCs/>
        </w:rPr>
      </w:pPr>
      <w:r w:rsidRPr="00976F34">
        <w:rPr>
          <w:i/>
          <w:iCs/>
        </w:rPr>
        <w:t>Fei (OPPO) comments on r01.</w:t>
      </w:r>
    </w:p>
    <w:p w14:paraId="3C6A9A29"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re-provides the right link of 0928 r01</w:t>
      </w:r>
    </w:p>
    <w:p w14:paraId="60A8FE72"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provides r01 to reflect option#2 of 0929</w:t>
      </w:r>
    </w:p>
    <w:p w14:paraId="4E36364D" w14:textId="77777777" w:rsidR="004A68B2" w:rsidRPr="00976F34" w:rsidRDefault="004A68B2" w:rsidP="004A68B2">
      <w:pPr>
        <w:pStyle w:val="FP"/>
        <w:keepNext/>
        <w:rPr>
          <w:i/>
          <w:iCs/>
        </w:rPr>
      </w:pPr>
      <w:r w:rsidRPr="00976F34">
        <w:rPr>
          <w:i/>
          <w:iCs/>
        </w:rPr>
        <w:t>Judy (Ericsson) ask questions.</w:t>
      </w:r>
    </w:p>
    <w:p w14:paraId="10CE0E7A"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responses to Judy (Ericsson)</w:t>
      </w:r>
    </w:p>
    <w:p w14:paraId="4C0E2461"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responds to Deng Qiang (CATT)</w:t>
      </w:r>
    </w:p>
    <w:p w14:paraId="559670B5" w14:textId="77777777" w:rsidR="004A68B2" w:rsidRPr="00976F34" w:rsidRDefault="004A68B2" w:rsidP="004A68B2">
      <w:pPr>
        <w:pStyle w:val="FP"/>
        <w:keepNext/>
        <w:rPr>
          <w:i/>
          <w:iCs/>
        </w:rPr>
      </w:pPr>
      <w:r w:rsidRPr="00976F34">
        <w:rPr>
          <w:i/>
          <w:iCs/>
        </w:rPr>
        <w:t>Judy (Ericsson) comments.</w:t>
      </w:r>
    </w:p>
    <w:p w14:paraId="076EB6EF"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replies to Deng Qiang (CATT)</w:t>
      </w:r>
    </w:p>
    <w:p w14:paraId="3D6CA6DF" w14:textId="77777777" w:rsidR="004A68B2" w:rsidRPr="00976F34" w:rsidRDefault="004A68B2" w:rsidP="004A68B2">
      <w:pPr>
        <w:pStyle w:val="FP"/>
        <w:keepNext/>
        <w:rPr>
          <w:i/>
          <w:iCs/>
        </w:rPr>
      </w:pPr>
      <w:r w:rsidRPr="00976F34">
        <w:rPr>
          <w:i/>
          <w:iCs/>
        </w:rPr>
        <w:t xml:space="preserve">Deng Qiang (CATT) replies to </w:t>
      </w:r>
      <w:proofErr w:type="spellStart"/>
      <w:r w:rsidRPr="00976F34">
        <w:rPr>
          <w:i/>
          <w:iCs/>
        </w:rPr>
        <w:t>Guanglei</w:t>
      </w:r>
      <w:proofErr w:type="spellEnd"/>
      <w:r w:rsidRPr="00976F34">
        <w:rPr>
          <w:i/>
          <w:iCs/>
        </w:rPr>
        <w:t xml:space="preserve"> (Huawei).</w:t>
      </w:r>
    </w:p>
    <w:p w14:paraId="0C4A8DC2" w14:textId="77777777" w:rsidR="004A68B2" w:rsidRPr="00976F34" w:rsidRDefault="004A68B2" w:rsidP="004A68B2">
      <w:pPr>
        <w:pStyle w:val="FP"/>
        <w:keepNext/>
        <w:rPr>
          <w:i/>
          <w:iCs/>
        </w:rPr>
      </w:pPr>
      <w:r w:rsidRPr="00976F34">
        <w:rPr>
          <w:i/>
          <w:iCs/>
        </w:rPr>
        <w:t>Hong (Qualcomm) comments on r02.</w:t>
      </w:r>
    </w:p>
    <w:p w14:paraId="232D0FAA"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provides r03</w:t>
      </w:r>
    </w:p>
    <w:p w14:paraId="12BEAB7A" w14:textId="77777777" w:rsidR="004A68B2" w:rsidRPr="00976F34" w:rsidRDefault="004A68B2" w:rsidP="004A68B2">
      <w:pPr>
        <w:pStyle w:val="FP"/>
        <w:keepNext/>
        <w:rPr>
          <w:i/>
          <w:iCs/>
        </w:rPr>
      </w:pPr>
      <w:r w:rsidRPr="00976F34">
        <w:rPr>
          <w:i/>
          <w:iCs/>
        </w:rPr>
        <w:t>Deng Qiang (CATT) provides r04.</w:t>
      </w:r>
    </w:p>
    <w:p w14:paraId="37C51C12"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provides r05 based on r04</w:t>
      </w:r>
    </w:p>
    <w:p w14:paraId="1FD2B396" w14:textId="77777777" w:rsidR="004A68B2" w:rsidRPr="00976F34" w:rsidRDefault="004A68B2" w:rsidP="004A68B2">
      <w:pPr>
        <w:pStyle w:val="FP"/>
        <w:keepNext/>
        <w:rPr>
          <w:i/>
          <w:iCs/>
        </w:rPr>
      </w:pPr>
      <w:r w:rsidRPr="00976F34">
        <w:rPr>
          <w:i/>
          <w:iCs/>
        </w:rPr>
        <w:t>==== 8.X, 9.X, 10.X Revisions Deadline ====</w:t>
      </w:r>
    </w:p>
    <w:p w14:paraId="71403B2F" w14:textId="77777777" w:rsidR="004A68B2" w:rsidRPr="00976F34" w:rsidRDefault="004A68B2" w:rsidP="004A68B2">
      <w:pPr>
        <w:pStyle w:val="FP"/>
        <w:keepNext/>
        <w:rPr>
          <w:i/>
          <w:iCs/>
        </w:rPr>
      </w:pPr>
      <w:r w:rsidRPr="00976F34">
        <w:rPr>
          <w:i/>
          <w:iCs/>
        </w:rPr>
        <w:t>Deng Qiang (CATT) prefers r04 but can live with r05 if UE implementation is made as a NOTE, and CR category needs to be fixed.</w:t>
      </w:r>
    </w:p>
    <w:p w14:paraId="482B7508" w14:textId="77777777" w:rsidR="004A68B2" w:rsidRPr="00976F34" w:rsidRDefault="004A68B2" w:rsidP="004A68B2">
      <w:pPr>
        <w:pStyle w:val="FP"/>
        <w:keepNext/>
        <w:rPr>
          <w:i/>
          <w:iCs/>
        </w:rPr>
      </w:pPr>
      <w:r w:rsidRPr="00976F34">
        <w:rPr>
          <w:i/>
          <w:iCs/>
        </w:rPr>
        <w:t>Mehrdad (Samsung) agrees with Ericsson. We think we need a revision to be discussed over CC#4 or CC#5</w:t>
      </w:r>
    </w:p>
    <w:p w14:paraId="46359098"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is fine to fix the CR category based on r05, also to make the UE implementation as a NOTE, revise the word based on comments from Judy, and ask for CC#4</w:t>
      </w:r>
    </w:p>
    <w:p w14:paraId="0FF8E526"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responds to Mehrdad (Samsung)</w:t>
      </w:r>
    </w:p>
    <w:p w14:paraId="5A7B92AF" w14:textId="77777777" w:rsidR="004A68B2" w:rsidRPr="00976F34" w:rsidRDefault="004A68B2" w:rsidP="004A68B2">
      <w:pPr>
        <w:pStyle w:val="FP"/>
        <w:keepNext/>
        <w:rPr>
          <w:i/>
          <w:iCs/>
        </w:rPr>
      </w:pPr>
      <w:r w:rsidRPr="00976F34">
        <w:rPr>
          <w:i/>
          <w:iCs/>
        </w:rPr>
        <w:t>Deng Qiang (CATT) this CR request to be discussed at CC#4.</w:t>
      </w:r>
    </w:p>
    <w:p w14:paraId="51B72009"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responds and is fine to remove the second change of r05 during the CC#4</w:t>
      </w:r>
    </w:p>
    <w:p w14:paraId="7954D8A6" w14:textId="77777777" w:rsidR="004A68B2" w:rsidRPr="00976F34" w:rsidRDefault="004A68B2" w:rsidP="004A68B2">
      <w:pPr>
        <w:pStyle w:val="FP"/>
        <w:keepNext/>
        <w:rPr>
          <w:i/>
          <w:iCs/>
        </w:rPr>
      </w:pPr>
      <w:r w:rsidRPr="00976F34">
        <w:rPr>
          <w:i/>
          <w:iCs/>
        </w:rPr>
        <w:t>==== 8.X, 9.X, 10.X Final Deadline ====</w:t>
      </w:r>
    </w:p>
    <w:p w14:paraId="47086146" w14:textId="77777777" w:rsidR="004A68B2" w:rsidRPr="00DA12F6" w:rsidRDefault="004A68B2" w:rsidP="004A68B2">
      <w:pPr>
        <w:keepNext/>
        <w:rPr>
          <w:rFonts w:cs="Arial"/>
          <w:b/>
        </w:rPr>
      </w:pPr>
      <w:r w:rsidRPr="00DA12F6">
        <w:rPr>
          <w:rFonts w:cs="Arial"/>
          <w:b/>
        </w:rPr>
        <w:t>Discussion and conclusion:</w:t>
      </w:r>
    </w:p>
    <w:p w14:paraId="278895C5" w14:textId="7BF730F0" w:rsidR="004A68B2" w:rsidRPr="001B7859" w:rsidRDefault="004A68B2" w:rsidP="004A68B2">
      <w:r>
        <w:t xml:space="preserve">Huawei suggested taking r05 removing the second change and fix the CR category to 'B'. This should be confirmed to be an alignment with Stage 3 specifications to allow a Cat B change. </w:t>
      </w:r>
      <w:r w:rsidR="001B7859">
        <w:t xml:space="preserve">Samsung commented that removing the second change would remove changes to that clause. </w:t>
      </w:r>
      <w:r w:rsidR="001B7859">
        <w:rPr>
          <w:color w:val="0000FF"/>
        </w:rPr>
        <w:t>S2</w:t>
      </w:r>
      <w:r w:rsidR="001B7859">
        <w:rPr>
          <w:color w:val="0000FF"/>
        </w:rPr>
        <w:noBreakHyphen/>
        <w:t>2200928r05</w:t>
      </w:r>
      <w:r w:rsidR="001B7859">
        <w:t xml:space="preserve"> with this change was agreed and revised in </w:t>
      </w:r>
      <w:r w:rsidR="001B7859" w:rsidRPr="001B7859">
        <w:rPr>
          <w:color w:val="0000FF"/>
        </w:rPr>
        <w:t>S2-2201841</w:t>
      </w:r>
      <w:r w:rsidR="001B7859">
        <w:t xml:space="preserve">, which was </w:t>
      </w:r>
      <w:r w:rsidR="001B7859" w:rsidRPr="00C3284B">
        <w:rPr>
          <w:color w:val="FF0000"/>
          <w:lang w:eastAsia="en-US"/>
        </w:rPr>
        <w:t>approved</w:t>
      </w:r>
      <w:r w:rsidR="001B7859">
        <w:t>.</w:t>
      </w:r>
    </w:p>
    <w:p w14:paraId="23839E62" w14:textId="77777777" w:rsidR="004A68B2" w:rsidRDefault="004A68B2" w:rsidP="004A68B2"/>
    <w:p w14:paraId="0DABBB52" w14:textId="77777777" w:rsidR="004A68B2" w:rsidRDefault="004A68B2" w:rsidP="004A68B2">
      <w:pPr>
        <w:pBdr>
          <w:top w:val="single" w:sz="4" w:space="1" w:color="auto"/>
        </w:pBdr>
      </w:pPr>
      <w:r>
        <w:rPr>
          <w:color w:val="0000FF"/>
        </w:rPr>
        <w:t>TD S2</w:t>
      </w:r>
      <w:r>
        <w:rPr>
          <w:color w:val="0000FF"/>
        </w:rPr>
        <w:noBreakHyphen/>
        <w:t>2200926</w:t>
      </w:r>
      <w:r>
        <w:t xml:space="preserve"> (LS OUT) [DRAFT] LS reply on RSC determination in the remote UE for 5G </w:t>
      </w:r>
      <w:proofErr w:type="spellStart"/>
      <w:r>
        <w:t>ProSe</w:t>
      </w:r>
      <w:proofErr w:type="spellEnd"/>
      <w:r>
        <w:t xml:space="preserve"> Layer-3 UE-to-network relay scenario (Source: Huawei, </w:t>
      </w:r>
      <w:proofErr w:type="spellStart"/>
      <w:r>
        <w:t>HiSilicon</w:t>
      </w:r>
      <w:proofErr w:type="spellEnd"/>
      <w:r>
        <w:t>)</w:t>
      </w:r>
    </w:p>
    <w:p w14:paraId="103DF5B6" w14:textId="77777777" w:rsidR="004A68B2" w:rsidRPr="00FC3E14" w:rsidRDefault="004A68B2" w:rsidP="004A68B2">
      <w:pPr>
        <w:pStyle w:val="FP"/>
        <w:keepNext/>
        <w:rPr>
          <w:b/>
          <w:bCs/>
          <w:i/>
          <w:iCs/>
        </w:rPr>
      </w:pPr>
      <w:r w:rsidRPr="00FC3E14">
        <w:rPr>
          <w:b/>
          <w:bCs/>
          <w:i/>
          <w:iCs/>
        </w:rPr>
        <w:t>e-mail comments:</w:t>
      </w:r>
    </w:p>
    <w:p w14:paraId="3407EE15"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provides r01 to reflect the 0928r02 and proposes to use this one if we can go with 0928</w:t>
      </w:r>
    </w:p>
    <w:p w14:paraId="2F45607D" w14:textId="77777777" w:rsidR="004A68B2" w:rsidRPr="00976F34" w:rsidRDefault="004A68B2" w:rsidP="004A68B2">
      <w:pPr>
        <w:pStyle w:val="FP"/>
        <w:keepNext/>
        <w:rPr>
          <w:i/>
          <w:iCs/>
        </w:rPr>
      </w:pPr>
      <w:r w:rsidRPr="00976F34">
        <w:rPr>
          <w:i/>
          <w:iCs/>
        </w:rPr>
        <w:t xml:space="preserve">Judy (Ericsson) comments this paper is related to discussion in </w:t>
      </w:r>
      <w:r>
        <w:rPr>
          <w:i/>
          <w:iCs/>
          <w:color w:val="0000FF"/>
        </w:rPr>
        <w:t>TD S2</w:t>
      </w:r>
      <w:r>
        <w:rPr>
          <w:i/>
          <w:iCs/>
          <w:color w:val="0000FF"/>
        </w:rPr>
        <w:noBreakHyphen/>
        <w:t>2200928</w:t>
      </w:r>
    </w:p>
    <w:p w14:paraId="1393727B" w14:textId="77777777" w:rsidR="004A68B2" w:rsidRPr="00976F34" w:rsidRDefault="004A68B2" w:rsidP="004A68B2">
      <w:pPr>
        <w:pStyle w:val="FP"/>
        <w:keepNext/>
        <w:rPr>
          <w:i/>
          <w:iCs/>
        </w:rPr>
      </w:pPr>
      <w:r w:rsidRPr="00976F34">
        <w:rPr>
          <w:i/>
          <w:iCs/>
        </w:rPr>
        <w:t>Deng Qiang (CATT) provides r02 to shorten the answer.</w:t>
      </w:r>
    </w:p>
    <w:p w14:paraId="1A9B8EB6" w14:textId="77777777" w:rsidR="004A68B2" w:rsidRPr="00976F34" w:rsidRDefault="004A68B2" w:rsidP="004A68B2">
      <w:pPr>
        <w:pStyle w:val="FP"/>
        <w:keepNext/>
        <w:rPr>
          <w:i/>
          <w:iCs/>
        </w:rPr>
      </w:pPr>
      <w:proofErr w:type="spellStart"/>
      <w:r w:rsidRPr="00976F34">
        <w:rPr>
          <w:i/>
          <w:iCs/>
        </w:rPr>
        <w:t>Guanglei</w:t>
      </w:r>
      <w:proofErr w:type="spellEnd"/>
      <w:r w:rsidRPr="00976F34">
        <w:rPr>
          <w:i/>
          <w:iCs/>
        </w:rPr>
        <w:t xml:space="preserve"> (Huawei) is fine with r02</w:t>
      </w:r>
    </w:p>
    <w:p w14:paraId="5CBE8E2B" w14:textId="77777777" w:rsidR="004A68B2" w:rsidRPr="00976F34" w:rsidRDefault="004A68B2" w:rsidP="004A68B2">
      <w:pPr>
        <w:pStyle w:val="FP"/>
        <w:keepNext/>
        <w:rPr>
          <w:i/>
          <w:iCs/>
        </w:rPr>
      </w:pPr>
      <w:r w:rsidRPr="00976F34">
        <w:rPr>
          <w:i/>
          <w:iCs/>
        </w:rPr>
        <w:t>==== 8.X, 9.X, 10.X Revisions Deadline ====</w:t>
      </w:r>
    </w:p>
    <w:p w14:paraId="1560EE5A" w14:textId="77777777" w:rsidR="004A68B2" w:rsidRPr="00976F34" w:rsidRDefault="004A68B2" w:rsidP="004A68B2">
      <w:pPr>
        <w:pStyle w:val="FP"/>
        <w:keepNext/>
        <w:rPr>
          <w:i/>
          <w:iCs/>
        </w:rPr>
      </w:pPr>
      <w:r w:rsidRPr="00976F34">
        <w:rPr>
          <w:i/>
          <w:iCs/>
        </w:rPr>
        <w:t>Deng Qiang (CATT) this reply LS needs to be discussed at CC#4 as the attachment CR needs to be discussed at CC#4.</w:t>
      </w:r>
    </w:p>
    <w:p w14:paraId="42A4A74C" w14:textId="77777777" w:rsidR="004A68B2" w:rsidRPr="00976F34" w:rsidRDefault="004A68B2" w:rsidP="004A68B2">
      <w:pPr>
        <w:pStyle w:val="FP"/>
        <w:keepNext/>
        <w:rPr>
          <w:i/>
          <w:iCs/>
        </w:rPr>
      </w:pPr>
      <w:r w:rsidRPr="00976F34">
        <w:rPr>
          <w:i/>
          <w:iCs/>
        </w:rPr>
        <w:t>==== 8.X, 9.X, 10.X Final Deadline ====</w:t>
      </w:r>
    </w:p>
    <w:p w14:paraId="41B2D5B7" w14:textId="77777777" w:rsidR="004A68B2" w:rsidRPr="00DA12F6" w:rsidRDefault="004A68B2" w:rsidP="004A68B2">
      <w:pPr>
        <w:keepNext/>
        <w:rPr>
          <w:rFonts w:cs="Arial"/>
          <w:b/>
        </w:rPr>
      </w:pPr>
      <w:r w:rsidRPr="00DA12F6">
        <w:rPr>
          <w:rFonts w:cs="Arial"/>
          <w:b/>
        </w:rPr>
        <w:t>Discussion and conclusion:</w:t>
      </w:r>
    </w:p>
    <w:p w14:paraId="04BDB5C9" w14:textId="4A4D2655" w:rsidR="004A68B2" w:rsidRPr="001B7859" w:rsidRDefault="001B7859" w:rsidP="004A68B2">
      <w:r>
        <w:t xml:space="preserve">r02 was proposed. </w:t>
      </w:r>
      <w:r>
        <w:rPr>
          <w:color w:val="0000FF"/>
        </w:rPr>
        <w:t>S2</w:t>
      </w:r>
      <w:r>
        <w:rPr>
          <w:color w:val="0000FF"/>
        </w:rPr>
        <w:noBreakHyphen/>
        <w:t>2200926r02</w:t>
      </w:r>
      <w:r>
        <w:t xml:space="preserve"> was agreed and revised in </w:t>
      </w:r>
      <w:r w:rsidRPr="001B7859">
        <w:rPr>
          <w:color w:val="0000FF"/>
        </w:rPr>
        <w:t>S2-2201842</w:t>
      </w:r>
      <w:r>
        <w:t xml:space="preserve">, which was </w:t>
      </w:r>
      <w:r w:rsidRPr="00C3284B">
        <w:rPr>
          <w:color w:val="FF0000"/>
          <w:lang w:eastAsia="en-US"/>
        </w:rPr>
        <w:t>approved</w:t>
      </w:r>
      <w:r>
        <w:t>.</w:t>
      </w:r>
    </w:p>
    <w:p w14:paraId="559ADA8D" w14:textId="77777777" w:rsidR="004A68B2" w:rsidRDefault="004A68B2" w:rsidP="004A68B2">
      <w:pPr>
        <w:pBdr>
          <w:top w:val="single" w:sz="4" w:space="1" w:color="auto"/>
        </w:pBdr>
      </w:pPr>
      <w:r>
        <w:rPr>
          <w:color w:val="0000FF"/>
        </w:rPr>
        <w:t>TD S2</w:t>
      </w:r>
      <w:r>
        <w:rPr>
          <w:color w:val="0000FF"/>
        </w:rPr>
        <w:noBreakHyphen/>
        <w:t>2200050</w:t>
      </w:r>
      <w:r>
        <w:t xml:space="preserve"> (LS In) LS from CT WG1: LS on RSC determination in the remote UE for 5G </w:t>
      </w:r>
      <w:proofErr w:type="spellStart"/>
      <w:r>
        <w:t>ProSe</w:t>
      </w:r>
      <w:proofErr w:type="spellEnd"/>
      <w:r>
        <w:t xml:space="preserve"> Layer-3 UE-to-network relay scenario (Source: CT WG1)</w:t>
      </w:r>
    </w:p>
    <w:p w14:paraId="30BF23C6" w14:textId="77777777" w:rsidR="004A68B2" w:rsidRPr="00FC3E14" w:rsidRDefault="004A68B2" w:rsidP="004A68B2">
      <w:pPr>
        <w:pStyle w:val="FP"/>
        <w:keepNext/>
        <w:rPr>
          <w:b/>
          <w:bCs/>
          <w:i/>
          <w:iCs/>
        </w:rPr>
      </w:pPr>
      <w:r w:rsidRPr="00FC3E14">
        <w:rPr>
          <w:b/>
          <w:bCs/>
          <w:i/>
          <w:iCs/>
        </w:rPr>
        <w:t>e-mail comments:</w:t>
      </w:r>
    </w:p>
    <w:p w14:paraId="2FCC2086" w14:textId="77777777" w:rsidR="004A68B2" w:rsidRPr="00976F34" w:rsidRDefault="004A68B2" w:rsidP="004A68B2">
      <w:pPr>
        <w:pStyle w:val="FP"/>
        <w:keepNext/>
        <w:rPr>
          <w:i/>
          <w:iCs/>
        </w:rPr>
      </w:pPr>
      <w:r w:rsidRPr="00976F34">
        <w:rPr>
          <w:i/>
          <w:iCs/>
        </w:rPr>
        <w:t>Deng Qiang (CATT) this LS can be marked as noted.</w:t>
      </w:r>
    </w:p>
    <w:p w14:paraId="450873FE" w14:textId="77777777" w:rsidR="004A68B2" w:rsidRPr="00976F34" w:rsidRDefault="004A68B2" w:rsidP="004A68B2">
      <w:pPr>
        <w:pStyle w:val="FP"/>
        <w:keepNext/>
        <w:rPr>
          <w:i/>
          <w:iCs/>
        </w:rPr>
      </w:pPr>
      <w:r w:rsidRPr="00976F34">
        <w:rPr>
          <w:i/>
          <w:iCs/>
        </w:rPr>
        <w:t>==== 8.X, 9.X, 10.X Final Deadline ====</w:t>
      </w:r>
    </w:p>
    <w:p w14:paraId="7056C3C4" w14:textId="77777777" w:rsidR="004A68B2" w:rsidRPr="00DA12F6" w:rsidRDefault="004A68B2" w:rsidP="004A68B2">
      <w:pPr>
        <w:keepNext/>
        <w:rPr>
          <w:rFonts w:cs="Arial"/>
          <w:b/>
        </w:rPr>
      </w:pPr>
      <w:r w:rsidRPr="00DA12F6">
        <w:rPr>
          <w:rFonts w:cs="Arial"/>
          <w:b/>
        </w:rPr>
        <w:t>Discussion and conclusion:</w:t>
      </w:r>
    </w:p>
    <w:p w14:paraId="32E783C6" w14:textId="35B51BC1" w:rsidR="001B7859" w:rsidRPr="00513042" w:rsidRDefault="001B7859" w:rsidP="001B7859">
      <w:r>
        <w:t xml:space="preserve">Final response in </w:t>
      </w:r>
      <w:r w:rsidRPr="00513042">
        <w:rPr>
          <w:color w:val="0000FF"/>
        </w:rPr>
        <w:t>S2-22018</w:t>
      </w:r>
      <w:r>
        <w:rPr>
          <w:color w:val="0000FF"/>
        </w:rPr>
        <w:t>42</w:t>
      </w:r>
      <w:r>
        <w:t xml:space="preserve"> (Status: Replied to).</w:t>
      </w:r>
    </w:p>
    <w:p w14:paraId="4BA13701" w14:textId="77777777" w:rsidR="004A68B2" w:rsidRDefault="004A68B2" w:rsidP="004A68B2"/>
    <w:p w14:paraId="407E8F44" w14:textId="77777777" w:rsidR="001B7859" w:rsidRDefault="001B7859" w:rsidP="001B7859">
      <w:pPr>
        <w:pBdr>
          <w:top w:val="single" w:sz="4" w:space="1" w:color="auto"/>
        </w:pBdr>
      </w:pPr>
      <w:r>
        <w:rPr>
          <w:color w:val="0000FF"/>
        </w:rPr>
        <w:t>TD S2</w:t>
      </w:r>
      <w:r>
        <w:rPr>
          <w:color w:val="0000FF"/>
        </w:rPr>
        <w:noBreakHyphen/>
        <w:t>2200134</w:t>
      </w:r>
      <w:r>
        <w:t xml:space="preserve"> (CR) 23.304 CR0061: Resolve EN for Mobility Restriction (Source: CATT)</w:t>
      </w:r>
    </w:p>
    <w:p w14:paraId="524AFE71" w14:textId="77777777" w:rsidR="001B7859" w:rsidRPr="00FC3E14" w:rsidRDefault="001B7859" w:rsidP="001B7859">
      <w:pPr>
        <w:pStyle w:val="FP"/>
        <w:keepNext/>
        <w:rPr>
          <w:b/>
          <w:bCs/>
          <w:i/>
          <w:iCs/>
        </w:rPr>
      </w:pPr>
      <w:r w:rsidRPr="00FC3E14">
        <w:rPr>
          <w:b/>
          <w:bCs/>
          <w:i/>
          <w:iCs/>
        </w:rPr>
        <w:lastRenderedPageBreak/>
        <w:t>e-mail comments:</w:t>
      </w:r>
    </w:p>
    <w:p w14:paraId="22100D9E" w14:textId="77777777" w:rsidR="001B7859" w:rsidRPr="00976F34" w:rsidRDefault="001B7859" w:rsidP="001B7859">
      <w:pPr>
        <w:pStyle w:val="FP"/>
        <w:keepNext/>
        <w:rPr>
          <w:i/>
          <w:iCs/>
        </w:rPr>
      </w:pPr>
      <w:r w:rsidRPr="00976F34">
        <w:rPr>
          <w:i/>
          <w:iCs/>
        </w:rPr>
        <w:t>Judy (Ericsson) checks if this paper could be used as baseline for discussion and revisions</w:t>
      </w:r>
    </w:p>
    <w:p w14:paraId="5CE734B2" w14:textId="77777777" w:rsidR="001B7859" w:rsidRPr="00976F34" w:rsidRDefault="001B7859" w:rsidP="001B7859">
      <w:pPr>
        <w:pStyle w:val="FP"/>
        <w:keepNext/>
        <w:rPr>
          <w:i/>
          <w:iCs/>
        </w:rPr>
      </w:pPr>
      <w:r w:rsidRPr="00976F34">
        <w:rPr>
          <w:i/>
          <w:iCs/>
        </w:rPr>
        <w:t xml:space="preserve">Mehrdad (Samsung) is OK to use </w:t>
      </w:r>
      <w:r>
        <w:rPr>
          <w:i/>
          <w:iCs/>
          <w:color w:val="0000FF"/>
        </w:rPr>
        <w:t>TD S2</w:t>
      </w:r>
      <w:r>
        <w:rPr>
          <w:i/>
          <w:iCs/>
          <w:color w:val="0000FF"/>
        </w:rPr>
        <w:noBreakHyphen/>
        <w:t>2200134</w:t>
      </w:r>
      <w:r w:rsidRPr="00976F34">
        <w:rPr>
          <w:i/>
          <w:iCs/>
        </w:rPr>
        <w:t xml:space="preserve"> as the baseline for the discussion. However, wording needs improvement.</w:t>
      </w:r>
    </w:p>
    <w:p w14:paraId="2CDD89C0" w14:textId="77777777" w:rsidR="001B7859" w:rsidRPr="00976F34" w:rsidRDefault="001B7859" w:rsidP="001B7859">
      <w:pPr>
        <w:pStyle w:val="FP"/>
        <w:keepNext/>
        <w:rPr>
          <w:i/>
          <w:iCs/>
        </w:rPr>
      </w:pPr>
      <w:r w:rsidRPr="00976F34">
        <w:rPr>
          <w:i/>
          <w:iCs/>
        </w:rPr>
        <w:t>Judy (Ericsson) responds to Mehrdad (Samsung)</w:t>
      </w:r>
    </w:p>
    <w:p w14:paraId="49FA529B" w14:textId="77777777" w:rsidR="001B7859" w:rsidRPr="00976F34" w:rsidRDefault="001B7859" w:rsidP="001B7859">
      <w:pPr>
        <w:pStyle w:val="FP"/>
        <w:keepNext/>
        <w:rPr>
          <w:i/>
          <w:iCs/>
        </w:rPr>
      </w:pPr>
      <w:r w:rsidRPr="00976F34">
        <w:rPr>
          <w:i/>
          <w:iCs/>
        </w:rPr>
        <w:t>LaeYoung (LGE) is fine to use this CR as baseline for discussion and revisions.</w:t>
      </w:r>
    </w:p>
    <w:p w14:paraId="233FE591" w14:textId="77777777" w:rsidR="001B7859" w:rsidRPr="00976F34" w:rsidRDefault="001B7859" w:rsidP="001B7859">
      <w:pPr>
        <w:pStyle w:val="FP"/>
        <w:keepNext/>
        <w:rPr>
          <w:i/>
          <w:iCs/>
        </w:rPr>
      </w:pPr>
      <w:r w:rsidRPr="00976F34">
        <w:rPr>
          <w:i/>
          <w:iCs/>
        </w:rPr>
        <w:t>Wen (vivo) comments:</w:t>
      </w:r>
    </w:p>
    <w:p w14:paraId="6556BCAC" w14:textId="77777777" w:rsidR="001B7859" w:rsidRPr="00976F34" w:rsidRDefault="001B7859" w:rsidP="001B7859">
      <w:pPr>
        <w:pStyle w:val="FP"/>
        <w:keepNext/>
        <w:rPr>
          <w:i/>
          <w:iCs/>
        </w:rPr>
      </w:pPr>
      <w:r w:rsidRPr="00976F34">
        <w:rPr>
          <w:i/>
          <w:iCs/>
        </w:rPr>
        <w:t>Steve (Huawei) is ok to use this thread for discussion and CR to update</w:t>
      </w:r>
    </w:p>
    <w:p w14:paraId="4B90F9E3" w14:textId="77777777" w:rsidR="001B7859" w:rsidRPr="00976F34" w:rsidRDefault="001B7859" w:rsidP="001B7859">
      <w:pPr>
        <w:pStyle w:val="FP"/>
        <w:keepNext/>
        <w:rPr>
          <w:i/>
          <w:iCs/>
        </w:rPr>
      </w:pPr>
      <w:r w:rsidRPr="00976F34">
        <w:rPr>
          <w:i/>
          <w:iCs/>
        </w:rPr>
        <w:t xml:space="preserve">Hannu (Nokia) thought </w:t>
      </w:r>
      <w:r>
        <w:rPr>
          <w:i/>
          <w:iCs/>
          <w:color w:val="0000FF"/>
        </w:rPr>
        <w:t>TD S2</w:t>
      </w:r>
      <w:r>
        <w:rPr>
          <w:i/>
          <w:iCs/>
          <w:color w:val="0000FF"/>
        </w:rPr>
        <w:noBreakHyphen/>
        <w:t>2200504</w:t>
      </w:r>
      <w:r w:rsidRPr="00976F34">
        <w:rPr>
          <w:i/>
          <w:iCs/>
        </w:rPr>
        <w:t xml:space="preserve"> was better structured to work as the basis but agrees to discuss the topic under this thread. But revision of </w:t>
      </w:r>
      <w:r>
        <w:rPr>
          <w:i/>
          <w:iCs/>
          <w:color w:val="0000FF"/>
        </w:rPr>
        <w:t>TD S2</w:t>
      </w:r>
      <w:r>
        <w:rPr>
          <w:i/>
          <w:iCs/>
          <w:color w:val="0000FF"/>
        </w:rPr>
        <w:noBreakHyphen/>
        <w:t>2200134</w:t>
      </w:r>
      <w:r w:rsidRPr="00976F34">
        <w:rPr>
          <w:i/>
          <w:iCs/>
        </w:rPr>
        <w:t xml:space="preserve"> is needed.</w:t>
      </w:r>
    </w:p>
    <w:p w14:paraId="13CF466B" w14:textId="77777777" w:rsidR="001B7859" w:rsidRPr="00976F34" w:rsidRDefault="001B7859" w:rsidP="001B7859">
      <w:pPr>
        <w:pStyle w:val="FP"/>
        <w:keepNext/>
        <w:rPr>
          <w:i/>
          <w:iCs/>
        </w:rPr>
      </w:pPr>
      <w:r w:rsidRPr="00976F34">
        <w:rPr>
          <w:i/>
          <w:iCs/>
        </w:rPr>
        <w:t xml:space="preserve">Mehrdad (Samsung) clarifies to Nokia that </w:t>
      </w:r>
      <w:r>
        <w:rPr>
          <w:i/>
          <w:iCs/>
          <w:color w:val="0000FF"/>
        </w:rPr>
        <w:t>TD S2</w:t>
      </w:r>
      <w:r>
        <w:rPr>
          <w:i/>
          <w:iCs/>
          <w:color w:val="0000FF"/>
        </w:rPr>
        <w:noBreakHyphen/>
        <w:t>2200134</w:t>
      </w:r>
      <w:r w:rsidRPr="00976F34">
        <w:rPr>
          <w:i/>
          <w:iCs/>
        </w:rPr>
        <w:t xml:space="preserve"> is only used as the thread for the discussions but we agree with Nokia that </w:t>
      </w:r>
      <w:r>
        <w:rPr>
          <w:i/>
          <w:iCs/>
          <w:color w:val="0000FF"/>
        </w:rPr>
        <w:t>TD S2</w:t>
      </w:r>
      <w:r>
        <w:rPr>
          <w:i/>
          <w:iCs/>
          <w:color w:val="0000FF"/>
        </w:rPr>
        <w:noBreakHyphen/>
        <w:t>2200504</w:t>
      </w:r>
      <w:r w:rsidRPr="00976F34">
        <w:rPr>
          <w:i/>
          <w:iCs/>
        </w:rPr>
        <w:t xml:space="preserve"> wording is better.</w:t>
      </w:r>
    </w:p>
    <w:p w14:paraId="11CD3F41" w14:textId="77777777" w:rsidR="001B7859" w:rsidRPr="00976F34" w:rsidRDefault="001B7859" w:rsidP="001B7859">
      <w:pPr>
        <w:pStyle w:val="FP"/>
        <w:keepNext/>
        <w:rPr>
          <w:i/>
          <w:iCs/>
        </w:rPr>
      </w:pPr>
      <w:r w:rsidRPr="00976F34">
        <w:rPr>
          <w:i/>
          <w:iCs/>
        </w:rPr>
        <w:t>Xiaoyan Shi (Interdigital) is ok to use 0134 thread for further discussion, but the original text of this contribution is not acceptable for us.</w:t>
      </w:r>
    </w:p>
    <w:p w14:paraId="0A0065ED" w14:textId="77777777" w:rsidR="001B7859" w:rsidRPr="00976F34" w:rsidRDefault="001B7859" w:rsidP="001B7859">
      <w:pPr>
        <w:pStyle w:val="FP"/>
        <w:keepNext/>
        <w:rPr>
          <w:i/>
          <w:iCs/>
        </w:rPr>
      </w:pPr>
      <w:r w:rsidRPr="00976F34">
        <w:rPr>
          <w:i/>
          <w:iCs/>
        </w:rPr>
        <w:t>Judy (Ericsson) comments.</w:t>
      </w:r>
    </w:p>
    <w:p w14:paraId="4C52E93F" w14:textId="77777777" w:rsidR="001B7859" w:rsidRPr="00976F34" w:rsidRDefault="001B7859" w:rsidP="001B7859">
      <w:pPr>
        <w:pStyle w:val="FP"/>
        <w:keepNext/>
        <w:rPr>
          <w:i/>
          <w:iCs/>
        </w:rPr>
      </w:pPr>
      <w:r w:rsidRPr="00976F34">
        <w:rPr>
          <w:i/>
          <w:iCs/>
        </w:rPr>
        <w:t>Hong (Qualcomm) agrees with Judy's summary.</w:t>
      </w:r>
    </w:p>
    <w:p w14:paraId="23CAFFEA" w14:textId="77777777" w:rsidR="001B7859" w:rsidRPr="00976F34" w:rsidRDefault="001B7859" w:rsidP="001B7859">
      <w:pPr>
        <w:pStyle w:val="FP"/>
        <w:keepNext/>
        <w:rPr>
          <w:i/>
          <w:iCs/>
        </w:rPr>
      </w:pPr>
      <w:r w:rsidRPr="00976F34">
        <w:rPr>
          <w:i/>
          <w:iCs/>
        </w:rPr>
        <w:t>Fei (OPPO) provides comments.</w:t>
      </w:r>
    </w:p>
    <w:p w14:paraId="3DC8684F" w14:textId="77777777" w:rsidR="001B7859" w:rsidRPr="00976F34" w:rsidRDefault="001B7859" w:rsidP="001B7859">
      <w:pPr>
        <w:pStyle w:val="FP"/>
        <w:keepNext/>
        <w:rPr>
          <w:i/>
          <w:iCs/>
        </w:rPr>
      </w:pPr>
      <w:r w:rsidRPr="00976F34">
        <w:rPr>
          <w:i/>
          <w:iCs/>
        </w:rPr>
        <w:t>Mehrdad (Samsung) replies to Ericsson</w:t>
      </w:r>
    </w:p>
    <w:p w14:paraId="4C56704C" w14:textId="77777777" w:rsidR="001B7859" w:rsidRPr="00976F34" w:rsidRDefault="001B7859" w:rsidP="001B7859">
      <w:pPr>
        <w:pStyle w:val="FP"/>
        <w:keepNext/>
        <w:rPr>
          <w:i/>
          <w:iCs/>
        </w:rPr>
      </w:pPr>
      <w:r w:rsidRPr="00976F34">
        <w:rPr>
          <w:i/>
          <w:iCs/>
        </w:rPr>
        <w:t>Judy (Ericsson) responds to Mehrdad (Samsung).</w:t>
      </w:r>
    </w:p>
    <w:p w14:paraId="2B1EE608" w14:textId="77777777" w:rsidR="001B7859" w:rsidRPr="00976F34" w:rsidRDefault="001B7859" w:rsidP="001B7859">
      <w:pPr>
        <w:pStyle w:val="FP"/>
        <w:keepNext/>
        <w:rPr>
          <w:i/>
          <w:iCs/>
        </w:rPr>
      </w:pPr>
      <w:r w:rsidRPr="00976F34">
        <w:rPr>
          <w:i/>
          <w:iCs/>
        </w:rPr>
        <w:t>Steve (Huawei) comments</w:t>
      </w:r>
    </w:p>
    <w:p w14:paraId="5B6B9340" w14:textId="77777777" w:rsidR="001B7859" w:rsidRPr="00976F34" w:rsidRDefault="001B7859" w:rsidP="001B7859">
      <w:pPr>
        <w:pStyle w:val="FP"/>
        <w:keepNext/>
        <w:rPr>
          <w:i/>
          <w:iCs/>
        </w:rPr>
      </w:pPr>
      <w:r w:rsidRPr="00976F34">
        <w:rPr>
          <w:i/>
          <w:iCs/>
        </w:rPr>
        <w:t>Hannu (Nokia) asks for conclusion on this paper and proposes to mention emergency and other regulatory priority services explicitly to avoid misunderstanding.</w:t>
      </w:r>
    </w:p>
    <w:p w14:paraId="48FCEFFE" w14:textId="77777777" w:rsidR="001B7859" w:rsidRPr="00976F34" w:rsidRDefault="001B7859" w:rsidP="001B7859">
      <w:pPr>
        <w:pStyle w:val="FP"/>
        <w:keepNext/>
        <w:rPr>
          <w:i/>
          <w:iCs/>
        </w:rPr>
      </w:pPr>
      <w:r w:rsidRPr="00976F34">
        <w:rPr>
          <w:i/>
          <w:iCs/>
        </w:rPr>
        <w:t>Mehrdad (Samsung) agrees with Nokia that both emergency service and other regulatory prioritized services should be clarified together and replies to Ericsson.</w:t>
      </w:r>
    </w:p>
    <w:p w14:paraId="2A8FB2C6" w14:textId="77777777" w:rsidR="001B7859" w:rsidRPr="00976F34" w:rsidRDefault="001B7859" w:rsidP="001B7859">
      <w:pPr>
        <w:pStyle w:val="FP"/>
        <w:keepNext/>
        <w:rPr>
          <w:i/>
          <w:iCs/>
        </w:rPr>
      </w:pPr>
      <w:r w:rsidRPr="00976F34">
        <w:rPr>
          <w:i/>
          <w:iCs/>
        </w:rPr>
        <w:t>Judy (Ericsson) comments and provides r01.</w:t>
      </w:r>
    </w:p>
    <w:p w14:paraId="65CA250D" w14:textId="77777777" w:rsidR="001B7859" w:rsidRPr="00976F34" w:rsidRDefault="001B7859" w:rsidP="001B7859">
      <w:pPr>
        <w:pStyle w:val="FP"/>
        <w:keepNext/>
        <w:rPr>
          <w:i/>
          <w:iCs/>
        </w:rPr>
      </w:pPr>
      <w:r w:rsidRPr="00976F34">
        <w:rPr>
          <w:i/>
          <w:iCs/>
        </w:rPr>
        <w:t>Judy (Ericsson) responds to Fei (OPPO).</w:t>
      </w:r>
    </w:p>
    <w:p w14:paraId="16FC5CBC" w14:textId="77777777" w:rsidR="001B7859" w:rsidRPr="00976F34" w:rsidRDefault="001B7859" w:rsidP="001B7859">
      <w:pPr>
        <w:pStyle w:val="FP"/>
        <w:keepNext/>
        <w:rPr>
          <w:i/>
          <w:iCs/>
        </w:rPr>
      </w:pPr>
      <w:r w:rsidRPr="00976F34">
        <w:rPr>
          <w:i/>
          <w:iCs/>
        </w:rPr>
        <w:t xml:space="preserve">Fei (OPPO) asks </w:t>
      </w:r>
      <w:proofErr w:type="spellStart"/>
      <w:r w:rsidRPr="00976F34">
        <w:rPr>
          <w:i/>
          <w:iCs/>
        </w:rPr>
        <w:t>questionts</w:t>
      </w:r>
      <w:proofErr w:type="spellEnd"/>
      <w:r w:rsidRPr="00976F34">
        <w:rPr>
          <w:i/>
          <w:iCs/>
        </w:rPr>
        <w:t xml:space="preserve"> on NOTE1 in r01</w:t>
      </w:r>
    </w:p>
    <w:p w14:paraId="6A7E592F" w14:textId="77777777" w:rsidR="001B7859" w:rsidRPr="00976F34" w:rsidRDefault="001B7859" w:rsidP="001B7859">
      <w:pPr>
        <w:pStyle w:val="FP"/>
        <w:keepNext/>
        <w:rPr>
          <w:i/>
          <w:iCs/>
        </w:rPr>
      </w:pPr>
      <w:r w:rsidRPr="00976F34">
        <w:rPr>
          <w:i/>
          <w:iCs/>
        </w:rPr>
        <w:t>Wen (vivo) replies</w:t>
      </w:r>
    </w:p>
    <w:p w14:paraId="0C304575" w14:textId="77777777" w:rsidR="001B7859" w:rsidRPr="00976F34" w:rsidRDefault="001B7859" w:rsidP="001B7859">
      <w:pPr>
        <w:pStyle w:val="FP"/>
        <w:keepNext/>
        <w:rPr>
          <w:i/>
          <w:iCs/>
        </w:rPr>
      </w:pPr>
      <w:r w:rsidRPr="00976F34">
        <w:rPr>
          <w:i/>
          <w:iCs/>
        </w:rPr>
        <w:t>Judy (Ericsson) responds to Wen (vivo)</w:t>
      </w:r>
    </w:p>
    <w:p w14:paraId="32E543C4" w14:textId="77777777" w:rsidR="001B7859" w:rsidRPr="00976F34" w:rsidRDefault="001B7859" w:rsidP="001B7859">
      <w:pPr>
        <w:pStyle w:val="FP"/>
        <w:keepNext/>
        <w:rPr>
          <w:i/>
          <w:iCs/>
        </w:rPr>
      </w:pPr>
      <w:r w:rsidRPr="00976F34">
        <w:rPr>
          <w:i/>
          <w:iCs/>
        </w:rPr>
        <w:t>Wen (vivo) comments.</w:t>
      </w:r>
    </w:p>
    <w:p w14:paraId="20657AC4" w14:textId="77777777" w:rsidR="001B7859" w:rsidRPr="00976F34" w:rsidRDefault="001B7859" w:rsidP="001B7859">
      <w:pPr>
        <w:pStyle w:val="FP"/>
        <w:keepNext/>
        <w:rPr>
          <w:i/>
          <w:iCs/>
        </w:rPr>
      </w:pPr>
      <w:r w:rsidRPr="00976F34">
        <w:rPr>
          <w:i/>
          <w:iCs/>
        </w:rPr>
        <w:t>Mehrdad (Samsung) provides r02</w:t>
      </w:r>
    </w:p>
    <w:p w14:paraId="70236C65" w14:textId="77777777" w:rsidR="001B7859" w:rsidRPr="00976F34" w:rsidRDefault="001B7859" w:rsidP="001B7859">
      <w:pPr>
        <w:pStyle w:val="FP"/>
        <w:keepNext/>
        <w:rPr>
          <w:i/>
          <w:iCs/>
        </w:rPr>
      </w:pPr>
      <w:r w:rsidRPr="00976F34">
        <w:rPr>
          <w:i/>
          <w:iCs/>
        </w:rPr>
        <w:t>Judy (Ericsson) responds to Wen (vivo) and Mehrdad (Samsung), provides r04 (please ignore r03)</w:t>
      </w:r>
    </w:p>
    <w:p w14:paraId="1A024B91" w14:textId="77777777" w:rsidR="001B7859" w:rsidRPr="00976F34" w:rsidRDefault="001B7859" w:rsidP="001B7859">
      <w:pPr>
        <w:pStyle w:val="FP"/>
        <w:keepNext/>
        <w:rPr>
          <w:i/>
          <w:iCs/>
        </w:rPr>
      </w:pPr>
      <w:r w:rsidRPr="00976F34">
        <w:rPr>
          <w:i/>
          <w:iCs/>
        </w:rPr>
        <w:t>Xiaoyan Shi (Interdigital) objects all versions of 0134. All these versions proposes the L2 NW relay cannot be used in Non-allowed area without clear justification.</w:t>
      </w:r>
    </w:p>
    <w:p w14:paraId="6519AA4D" w14:textId="77777777" w:rsidR="001B7859" w:rsidRPr="00976F34" w:rsidRDefault="001B7859" w:rsidP="001B7859">
      <w:pPr>
        <w:pStyle w:val="FP"/>
        <w:keepNext/>
        <w:rPr>
          <w:i/>
          <w:iCs/>
        </w:rPr>
      </w:pPr>
      <w:r w:rsidRPr="00976F34">
        <w:rPr>
          <w:i/>
          <w:iCs/>
        </w:rPr>
        <w:t>Xiaoyan Shi (Interdigital) replies to Samsung.</w:t>
      </w:r>
    </w:p>
    <w:p w14:paraId="24A747C2" w14:textId="77777777" w:rsidR="001B7859" w:rsidRPr="00976F34" w:rsidRDefault="001B7859" w:rsidP="001B7859">
      <w:pPr>
        <w:pStyle w:val="FP"/>
        <w:keepNext/>
        <w:rPr>
          <w:i/>
          <w:iCs/>
        </w:rPr>
      </w:pPr>
      <w:r w:rsidRPr="00976F34">
        <w:rPr>
          <w:i/>
          <w:iCs/>
        </w:rPr>
        <w:t xml:space="preserve">Mehrdad (Samsung) replies to </w:t>
      </w:r>
      <w:proofErr w:type="spellStart"/>
      <w:r w:rsidRPr="00976F34">
        <w:rPr>
          <w:i/>
          <w:iCs/>
        </w:rPr>
        <w:t>InterDigital</w:t>
      </w:r>
      <w:proofErr w:type="spellEnd"/>
      <w:r w:rsidRPr="00976F34">
        <w:rPr>
          <w:i/>
          <w:iCs/>
        </w:rPr>
        <w:t>.</w:t>
      </w:r>
    </w:p>
    <w:p w14:paraId="407893A6" w14:textId="77777777" w:rsidR="001B7859" w:rsidRPr="00976F34" w:rsidRDefault="001B7859" w:rsidP="001B7859">
      <w:pPr>
        <w:pStyle w:val="FP"/>
        <w:keepNext/>
        <w:rPr>
          <w:i/>
          <w:iCs/>
        </w:rPr>
      </w:pPr>
      <w:r w:rsidRPr="00976F34">
        <w:rPr>
          <w:i/>
          <w:iCs/>
        </w:rPr>
        <w:t>Judy (Ericsson) comments that SOH is probably the only way forward if objection is not withdrawn.</w:t>
      </w:r>
    </w:p>
    <w:p w14:paraId="6CC52DA8" w14:textId="77777777" w:rsidR="001B7859" w:rsidRPr="00976F34" w:rsidRDefault="001B7859" w:rsidP="001B7859">
      <w:pPr>
        <w:pStyle w:val="FP"/>
        <w:keepNext/>
        <w:rPr>
          <w:i/>
          <w:iCs/>
        </w:rPr>
      </w:pPr>
      <w:r w:rsidRPr="00976F34">
        <w:rPr>
          <w:i/>
          <w:iCs/>
        </w:rPr>
        <w:t xml:space="preserve">Deng Qiang (CATT) asks whether </w:t>
      </w:r>
      <w:proofErr w:type="spellStart"/>
      <w:r w:rsidRPr="00976F34">
        <w:rPr>
          <w:i/>
          <w:iCs/>
        </w:rPr>
        <w:t>SoH</w:t>
      </w:r>
      <w:proofErr w:type="spellEnd"/>
      <w:r w:rsidRPr="00976F34">
        <w:rPr>
          <w:i/>
          <w:iCs/>
        </w:rPr>
        <w:t xml:space="preserve"> is required.</w:t>
      </w:r>
    </w:p>
    <w:p w14:paraId="63756484" w14:textId="77777777" w:rsidR="001B7859" w:rsidRPr="00976F34" w:rsidRDefault="001B7859" w:rsidP="001B7859">
      <w:pPr>
        <w:pStyle w:val="FP"/>
        <w:keepNext/>
        <w:rPr>
          <w:i/>
          <w:iCs/>
        </w:rPr>
      </w:pPr>
      <w:r w:rsidRPr="00976F34">
        <w:rPr>
          <w:i/>
          <w:iCs/>
        </w:rPr>
        <w:t>Xiaoyan Shi (Interdigital) replies.</w:t>
      </w:r>
    </w:p>
    <w:p w14:paraId="299DF7BE" w14:textId="77777777" w:rsidR="001B7859" w:rsidRPr="00976F34" w:rsidRDefault="001B7859" w:rsidP="001B7859">
      <w:pPr>
        <w:pStyle w:val="FP"/>
        <w:keepNext/>
        <w:rPr>
          <w:i/>
          <w:iCs/>
        </w:rPr>
      </w:pPr>
      <w:r w:rsidRPr="00976F34">
        <w:rPr>
          <w:i/>
          <w:iCs/>
        </w:rPr>
        <w:t>Judy (Ericsson) responds to Xiaoyan Shi.</w:t>
      </w:r>
    </w:p>
    <w:p w14:paraId="2C35FB0F" w14:textId="77777777" w:rsidR="001B7859" w:rsidRPr="00976F34" w:rsidRDefault="001B7859" w:rsidP="001B7859">
      <w:pPr>
        <w:pStyle w:val="FP"/>
        <w:keepNext/>
        <w:rPr>
          <w:i/>
          <w:iCs/>
        </w:rPr>
      </w:pPr>
      <w:r w:rsidRPr="00976F34">
        <w:rPr>
          <w:i/>
          <w:iCs/>
        </w:rPr>
        <w:t>Xiaoyan Shi (interdigital) replies to Judy.</w:t>
      </w:r>
    </w:p>
    <w:p w14:paraId="2DED296B" w14:textId="77777777" w:rsidR="001B7859" w:rsidRPr="00976F34" w:rsidRDefault="001B7859" w:rsidP="001B7859">
      <w:pPr>
        <w:pStyle w:val="FP"/>
        <w:keepNext/>
        <w:rPr>
          <w:i/>
          <w:iCs/>
        </w:rPr>
      </w:pPr>
      <w:r w:rsidRPr="00976F34">
        <w:rPr>
          <w:i/>
          <w:iCs/>
        </w:rPr>
        <w:t xml:space="preserve">Fei (OPPO) supports </w:t>
      </w:r>
      <w:proofErr w:type="spellStart"/>
      <w:r w:rsidRPr="00976F34">
        <w:rPr>
          <w:i/>
          <w:iCs/>
        </w:rPr>
        <w:t>SoH</w:t>
      </w:r>
      <w:proofErr w:type="spellEnd"/>
      <w:r w:rsidRPr="00976F34">
        <w:rPr>
          <w:i/>
          <w:iCs/>
        </w:rPr>
        <w:t>.</w:t>
      </w:r>
    </w:p>
    <w:p w14:paraId="7E5AC5D5" w14:textId="77777777" w:rsidR="001B7859" w:rsidRPr="00976F34" w:rsidRDefault="001B7859" w:rsidP="001B7859">
      <w:pPr>
        <w:pStyle w:val="FP"/>
        <w:keepNext/>
        <w:rPr>
          <w:i/>
          <w:iCs/>
        </w:rPr>
      </w:pPr>
      <w:r w:rsidRPr="00976F34">
        <w:rPr>
          <w:i/>
          <w:iCs/>
        </w:rPr>
        <w:t xml:space="preserve">Mehrdad (Samsung) is not clear what is exactly to be put in </w:t>
      </w:r>
      <w:proofErr w:type="spellStart"/>
      <w:r w:rsidRPr="00976F34">
        <w:rPr>
          <w:i/>
          <w:iCs/>
        </w:rPr>
        <w:t>SoH</w:t>
      </w:r>
      <w:proofErr w:type="spellEnd"/>
      <w:r w:rsidRPr="00976F34">
        <w:rPr>
          <w:i/>
          <w:iCs/>
        </w:rPr>
        <w:t xml:space="preserve"> until the Rel-18 KI is agreed.</w:t>
      </w:r>
    </w:p>
    <w:p w14:paraId="7B648605" w14:textId="77777777" w:rsidR="001B7859" w:rsidRPr="00976F34" w:rsidRDefault="001B7859" w:rsidP="001B7859">
      <w:pPr>
        <w:pStyle w:val="FP"/>
        <w:keepNext/>
        <w:rPr>
          <w:i/>
          <w:iCs/>
        </w:rPr>
      </w:pPr>
      <w:r w:rsidRPr="00976F34">
        <w:rPr>
          <w:i/>
          <w:iCs/>
        </w:rPr>
        <w:t>Hannu (Nokia) points out another technical problem in r04.</w:t>
      </w:r>
    </w:p>
    <w:p w14:paraId="5A766194" w14:textId="77777777" w:rsidR="001B7859" w:rsidRPr="00976F34" w:rsidRDefault="001B7859" w:rsidP="001B7859">
      <w:pPr>
        <w:pStyle w:val="FP"/>
        <w:keepNext/>
        <w:rPr>
          <w:i/>
          <w:iCs/>
        </w:rPr>
      </w:pPr>
      <w:r w:rsidRPr="00976F34">
        <w:rPr>
          <w:i/>
          <w:iCs/>
        </w:rPr>
        <w:t>Mehrdad (Samsung) replies to Nokia</w:t>
      </w:r>
    </w:p>
    <w:p w14:paraId="0A8A5D09" w14:textId="77777777" w:rsidR="001B7859" w:rsidRPr="00976F34" w:rsidRDefault="001B7859" w:rsidP="001B7859">
      <w:pPr>
        <w:pStyle w:val="FP"/>
        <w:keepNext/>
        <w:rPr>
          <w:i/>
          <w:iCs/>
        </w:rPr>
      </w:pPr>
      <w:r w:rsidRPr="00976F34">
        <w:rPr>
          <w:i/>
          <w:iCs/>
        </w:rPr>
        <w:t>Shabnam (Ericsson) proposes companies remain professional during discussions where there is disagreement, see comments.</w:t>
      </w:r>
    </w:p>
    <w:p w14:paraId="791FD5D1" w14:textId="77777777" w:rsidR="001B7859" w:rsidRPr="00976F34" w:rsidRDefault="001B7859" w:rsidP="001B7859">
      <w:pPr>
        <w:pStyle w:val="FP"/>
        <w:keepNext/>
        <w:rPr>
          <w:i/>
          <w:iCs/>
        </w:rPr>
      </w:pPr>
      <w:r w:rsidRPr="00976F34">
        <w:rPr>
          <w:i/>
          <w:iCs/>
        </w:rPr>
        <w:t>Mehrdad (Samsung) replies to Ericsson and clarifies it is all professional discussions.</w:t>
      </w:r>
    </w:p>
    <w:p w14:paraId="555AB1EE" w14:textId="77777777" w:rsidR="001B7859" w:rsidRPr="00976F34" w:rsidRDefault="001B7859" w:rsidP="001B7859">
      <w:pPr>
        <w:pStyle w:val="FP"/>
        <w:keepNext/>
        <w:rPr>
          <w:i/>
          <w:iCs/>
        </w:rPr>
      </w:pPr>
      <w:r w:rsidRPr="00976F34">
        <w:rPr>
          <w:i/>
          <w:iCs/>
        </w:rPr>
        <w:t>Steve (Huawei) provides r05</w:t>
      </w:r>
    </w:p>
    <w:p w14:paraId="1368CCCF" w14:textId="77777777" w:rsidR="001B7859" w:rsidRPr="00976F34" w:rsidRDefault="001B7859" w:rsidP="001B7859">
      <w:pPr>
        <w:pStyle w:val="FP"/>
        <w:keepNext/>
        <w:rPr>
          <w:i/>
          <w:iCs/>
        </w:rPr>
      </w:pPr>
      <w:r w:rsidRPr="00976F34">
        <w:rPr>
          <w:i/>
          <w:iCs/>
        </w:rPr>
        <w:t>Xiaoyan Shi (Interdigital) only accepts r05 and objects all previous version.</w:t>
      </w:r>
    </w:p>
    <w:p w14:paraId="3685D068" w14:textId="77777777" w:rsidR="001B7859" w:rsidRPr="00976F34" w:rsidRDefault="001B7859" w:rsidP="001B7859">
      <w:pPr>
        <w:pStyle w:val="FP"/>
        <w:keepNext/>
        <w:rPr>
          <w:i/>
          <w:iCs/>
        </w:rPr>
      </w:pPr>
      <w:r w:rsidRPr="00976F34">
        <w:rPr>
          <w:i/>
          <w:iCs/>
        </w:rPr>
        <w:t>==== 8.X, 9.X, 10.X Revisions Deadline ====</w:t>
      </w:r>
    </w:p>
    <w:p w14:paraId="4698E9E4" w14:textId="77777777" w:rsidR="001B7859" w:rsidRPr="00976F34" w:rsidRDefault="001B7859" w:rsidP="001B7859">
      <w:pPr>
        <w:pStyle w:val="FP"/>
        <w:keepNext/>
        <w:rPr>
          <w:i/>
          <w:iCs/>
        </w:rPr>
      </w:pPr>
      <w:r w:rsidRPr="00976F34">
        <w:rPr>
          <w:i/>
          <w:iCs/>
        </w:rPr>
        <w:t>Mehrdad (Samsung) objects to r05.</w:t>
      </w:r>
    </w:p>
    <w:p w14:paraId="7351ADEF" w14:textId="77777777" w:rsidR="001B7859" w:rsidRPr="00976F34" w:rsidRDefault="001B7859" w:rsidP="001B7859">
      <w:pPr>
        <w:pStyle w:val="FP"/>
        <w:keepNext/>
        <w:rPr>
          <w:i/>
          <w:iCs/>
        </w:rPr>
      </w:pPr>
      <w:r w:rsidRPr="00976F34">
        <w:rPr>
          <w:i/>
          <w:iCs/>
        </w:rPr>
        <w:t xml:space="preserve">Shabnam (Ericsson) thanks, I am glad we cleared the misunderstanding so all is fine </w:t>
      </w:r>
      <w:r w:rsidRPr="00976F34">
        <w:rPr>
          <w:rFonts w:ascii="Segoe UI Emoji" w:hAnsi="Segoe UI Emoji" w:cs="Segoe UI Emoji"/>
          <w:i/>
          <w:iCs/>
        </w:rPr>
        <w:t>😊</w:t>
      </w:r>
      <w:r w:rsidRPr="00976F34">
        <w:rPr>
          <w:i/>
          <w:iCs/>
        </w:rPr>
        <w:t>. Mehrdad, please note that for Rel-17 there was no requirement in WI for emergency support &amp; for Rel-18 no Priority services but we are open to inclusion if wanted by the main drivers of this feature.</w:t>
      </w:r>
    </w:p>
    <w:p w14:paraId="1F8AAF6C" w14:textId="77777777" w:rsidR="001B7859" w:rsidRPr="00976F34" w:rsidRDefault="001B7859" w:rsidP="001B7859">
      <w:pPr>
        <w:pStyle w:val="FP"/>
        <w:keepNext/>
        <w:rPr>
          <w:i/>
          <w:iCs/>
        </w:rPr>
      </w:pPr>
      <w:r w:rsidRPr="00976F34">
        <w:rPr>
          <w:i/>
          <w:iCs/>
        </w:rPr>
        <w:t>Mehrdad (Samsung) thanks Ericsson for their constructive feedback and glad that we clarified the matter. We are also open to clarify the Rel-18 SID scope for WT#10.</w:t>
      </w:r>
    </w:p>
    <w:p w14:paraId="267896FB" w14:textId="77777777" w:rsidR="001B7859" w:rsidRPr="00976F34" w:rsidRDefault="001B7859" w:rsidP="001B7859">
      <w:pPr>
        <w:pStyle w:val="FP"/>
        <w:keepNext/>
        <w:rPr>
          <w:i/>
          <w:iCs/>
        </w:rPr>
      </w:pPr>
      <w:r w:rsidRPr="00976F34">
        <w:rPr>
          <w:i/>
          <w:iCs/>
        </w:rPr>
        <w:t xml:space="preserve">Judy (Ericsson) has had the view from the beginning, i.e. 5G </w:t>
      </w:r>
      <w:proofErr w:type="spellStart"/>
      <w:r w:rsidRPr="00976F34">
        <w:rPr>
          <w:i/>
          <w:iCs/>
        </w:rPr>
        <w:t>ProSe</w:t>
      </w:r>
      <w:proofErr w:type="spellEnd"/>
      <w:r w:rsidRPr="00976F34">
        <w:rPr>
          <w:i/>
          <w:iCs/>
        </w:rPr>
        <w:t xml:space="preserve"> enabled UE in Non-Allowed Area should have the same </w:t>
      </w:r>
      <w:proofErr w:type="spellStart"/>
      <w:r w:rsidRPr="00976F34">
        <w:rPr>
          <w:i/>
          <w:iCs/>
        </w:rPr>
        <w:t>behavior</w:t>
      </w:r>
      <w:proofErr w:type="spellEnd"/>
      <w:r w:rsidRPr="00976F34">
        <w:rPr>
          <w:i/>
          <w:iCs/>
        </w:rPr>
        <w:t xml:space="preserve"> regarding whether such UE can act as Relay, regardless of L3 or L2, and supports SOH in CC#4 to move forward.</w:t>
      </w:r>
    </w:p>
    <w:p w14:paraId="7B44DF5D" w14:textId="77777777" w:rsidR="001B7859" w:rsidRPr="00976F34" w:rsidRDefault="001B7859" w:rsidP="001B7859">
      <w:pPr>
        <w:pStyle w:val="FP"/>
        <w:keepNext/>
        <w:rPr>
          <w:i/>
          <w:iCs/>
        </w:rPr>
      </w:pPr>
      <w:r w:rsidRPr="00976F34">
        <w:rPr>
          <w:i/>
          <w:iCs/>
        </w:rPr>
        <w:t>Wen (vivo) provides views.</w:t>
      </w:r>
    </w:p>
    <w:p w14:paraId="1C39FE3B" w14:textId="77777777" w:rsidR="001B7859" w:rsidRPr="00976F34" w:rsidRDefault="001B7859" w:rsidP="001B7859">
      <w:pPr>
        <w:pStyle w:val="FP"/>
        <w:keepNext/>
        <w:rPr>
          <w:i/>
          <w:iCs/>
        </w:rPr>
      </w:pPr>
      <w:r w:rsidRPr="00976F34">
        <w:rPr>
          <w:i/>
          <w:iCs/>
        </w:rPr>
        <w:t>Deng Qiang (CATT) thanks all for the good discussion and proposed way-forward proposals for Layer-2 Relay in Non-Allowed Area.</w:t>
      </w:r>
    </w:p>
    <w:p w14:paraId="77DAD241" w14:textId="77777777" w:rsidR="001B7859" w:rsidRPr="00976F34" w:rsidRDefault="001B7859" w:rsidP="001B7859">
      <w:pPr>
        <w:pStyle w:val="FP"/>
        <w:keepNext/>
        <w:rPr>
          <w:i/>
          <w:iCs/>
        </w:rPr>
      </w:pPr>
      <w:r w:rsidRPr="00976F34">
        <w:rPr>
          <w:i/>
          <w:iCs/>
        </w:rPr>
        <w:t xml:space="preserve">Hannu (Nokia) supports Judy's proposal that </w:t>
      </w:r>
      <w:proofErr w:type="spellStart"/>
      <w:r w:rsidRPr="00976F34">
        <w:rPr>
          <w:i/>
          <w:iCs/>
        </w:rPr>
        <w:t>ProSe</w:t>
      </w:r>
      <w:proofErr w:type="spellEnd"/>
      <w:r w:rsidRPr="00976F34">
        <w:rPr>
          <w:i/>
          <w:iCs/>
        </w:rPr>
        <w:t xml:space="preserve"> UE behaves in Non-Allowed Area the same way irrespective of whether such UE can act as Relay and this applies equally on L2 and L3 relaying. Supports r04 (with tiny edit to remove the words 'of its serving PLMN')</w:t>
      </w:r>
    </w:p>
    <w:p w14:paraId="20C109FE" w14:textId="77777777" w:rsidR="001B7859" w:rsidRPr="00976F34" w:rsidRDefault="001B7859" w:rsidP="001B7859">
      <w:pPr>
        <w:pStyle w:val="FP"/>
        <w:keepNext/>
        <w:rPr>
          <w:i/>
          <w:iCs/>
        </w:rPr>
      </w:pPr>
      <w:r w:rsidRPr="00976F34">
        <w:rPr>
          <w:i/>
          <w:iCs/>
        </w:rPr>
        <w:t xml:space="preserve">Mehrdad (Samsung) agrees we need to go for a </w:t>
      </w:r>
      <w:proofErr w:type="spellStart"/>
      <w:r w:rsidRPr="00976F34">
        <w:rPr>
          <w:i/>
          <w:iCs/>
        </w:rPr>
        <w:t>SoH</w:t>
      </w:r>
      <w:proofErr w:type="spellEnd"/>
      <w:r w:rsidRPr="00976F34">
        <w:rPr>
          <w:i/>
          <w:iCs/>
        </w:rPr>
        <w:t>. We also prefer r04.</w:t>
      </w:r>
    </w:p>
    <w:p w14:paraId="28A90AD9" w14:textId="77777777" w:rsidR="001B7859" w:rsidRPr="00976F34" w:rsidRDefault="001B7859" w:rsidP="001B7859">
      <w:pPr>
        <w:pStyle w:val="FP"/>
        <w:keepNext/>
        <w:rPr>
          <w:i/>
          <w:iCs/>
        </w:rPr>
      </w:pPr>
      <w:r w:rsidRPr="00976F34">
        <w:rPr>
          <w:i/>
          <w:iCs/>
        </w:rPr>
        <w:t>Steve (Huawei) has also had the same view the start and is unchanged. L2 relay is ok.</w:t>
      </w:r>
    </w:p>
    <w:p w14:paraId="7811FBCC" w14:textId="77777777" w:rsidR="001B7859" w:rsidRPr="00976F34" w:rsidRDefault="001B7859" w:rsidP="001B7859">
      <w:pPr>
        <w:pStyle w:val="FP"/>
        <w:keepNext/>
        <w:rPr>
          <w:i/>
          <w:iCs/>
        </w:rPr>
      </w:pPr>
      <w:r w:rsidRPr="00976F34">
        <w:rPr>
          <w:i/>
          <w:iCs/>
        </w:rPr>
        <w:lastRenderedPageBreak/>
        <w:t>Hannu (Nokia) proposes to mark up this document for decision in CC.</w:t>
      </w:r>
    </w:p>
    <w:p w14:paraId="64F5C08F" w14:textId="77777777" w:rsidR="001B7859" w:rsidRPr="00976F34" w:rsidRDefault="001B7859" w:rsidP="001B7859">
      <w:pPr>
        <w:pStyle w:val="FP"/>
        <w:keepNext/>
        <w:rPr>
          <w:i/>
          <w:iCs/>
        </w:rPr>
      </w:pPr>
      <w:r w:rsidRPr="00976F34">
        <w:rPr>
          <w:i/>
          <w:iCs/>
        </w:rPr>
        <w:t>Deng Qiang (CATT) request to discuss this CR at CC#4.</w:t>
      </w:r>
    </w:p>
    <w:p w14:paraId="42E92D1A" w14:textId="77777777" w:rsidR="001B7859" w:rsidRPr="00976F34" w:rsidRDefault="001B7859" w:rsidP="001B7859">
      <w:pPr>
        <w:pStyle w:val="FP"/>
        <w:keepNext/>
        <w:rPr>
          <w:i/>
          <w:iCs/>
        </w:rPr>
      </w:pPr>
      <w:r w:rsidRPr="00976F34">
        <w:rPr>
          <w:i/>
          <w:iCs/>
        </w:rPr>
        <w:t>Hong (Qualcomm) comments.</w:t>
      </w:r>
    </w:p>
    <w:p w14:paraId="067421A7" w14:textId="77777777" w:rsidR="001B7859" w:rsidRPr="00976F34" w:rsidRDefault="001B7859" w:rsidP="001B7859">
      <w:pPr>
        <w:pStyle w:val="FP"/>
        <w:keepNext/>
        <w:rPr>
          <w:i/>
          <w:iCs/>
        </w:rPr>
      </w:pPr>
      <w:r w:rsidRPr="00976F34">
        <w:rPr>
          <w:i/>
          <w:iCs/>
        </w:rPr>
        <w:t>==== 8.X, 9.X, 10.X Final Deadline ====</w:t>
      </w:r>
    </w:p>
    <w:p w14:paraId="303BCA07" w14:textId="77777777" w:rsidR="001B7859" w:rsidRPr="00DA12F6" w:rsidRDefault="001B7859" w:rsidP="001B7859">
      <w:pPr>
        <w:keepNext/>
        <w:rPr>
          <w:rFonts w:cs="Arial"/>
          <w:b/>
        </w:rPr>
      </w:pPr>
      <w:r w:rsidRPr="00DA12F6">
        <w:rPr>
          <w:rFonts w:cs="Arial"/>
          <w:b/>
        </w:rPr>
        <w:t>Discussion and conclusion:</w:t>
      </w:r>
    </w:p>
    <w:p w14:paraId="00C23787" w14:textId="48ADF0FA" w:rsidR="001B7859" w:rsidRDefault="001B7859" w:rsidP="001B7859">
      <w:r>
        <w:t xml:space="preserve">A proposal for a show of hands was provided: </w:t>
      </w:r>
      <w:hyperlink r:id="rId10" w:history="1">
        <w:r w:rsidRPr="00375EAF">
          <w:rPr>
            <w:rStyle w:val="Hyperlink"/>
          </w:rPr>
          <w:t>https://www.3gpp.org/ftp/tsg_sa/WG2_Arch/TSGS2_149E_Electronic_2022-02/INBOX/CCs/CC%234_2022-02-24_1330UTC/SoH_S2-2200134_Layer-2%20Relay%20in%20Non-Allowed%20Area_r5.ppt</w:t>
        </w:r>
      </w:hyperlink>
    </w:p>
    <w:p w14:paraId="351A839D" w14:textId="4C90AE3E" w:rsidR="001B7859" w:rsidRPr="00552486" w:rsidRDefault="001B7859" w:rsidP="001B7859">
      <w:pPr>
        <w:rPr>
          <w:b/>
          <w:bCs/>
        </w:rPr>
      </w:pPr>
      <w:r w:rsidRPr="00552486">
        <w:rPr>
          <w:b/>
          <w:bCs/>
        </w:rPr>
        <w:t>Show of Hands:</w:t>
      </w:r>
    </w:p>
    <w:p w14:paraId="65795677" w14:textId="2DB53432" w:rsidR="001B7859" w:rsidRDefault="001B7859" w:rsidP="001B7859">
      <w:r>
        <w:t>Support r04 + removal of 'of its serving PLMN'</w:t>
      </w:r>
      <w:r>
        <w:tab/>
      </w:r>
      <w:r>
        <w:tab/>
        <w:t>12</w:t>
      </w:r>
    </w:p>
    <w:p w14:paraId="2045A96E" w14:textId="42476D66" w:rsidR="001B7859" w:rsidRDefault="001B7859" w:rsidP="001B7859">
      <w:r>
        <w:t>Support r05:</w:t>
      </w:r>
      <w:r>
        <w:tab/>
      </w:r>
      <w:r>
        <w:tab/>
      </w:r>
      <w:r>
        <w:tab/>
      </w:r>
      <w:r>
        <w:tab/>
      </w:r>
      <w:r>
        <w:tab/>
      </w:r>
      <w:r>
        <w:tab/>
      </w:r>
      <w:r>
        <w:tab/>
      </w:r>
      <w:r>
        <w:tab/>
        <w:t>4</w:t>
      </w:r>
    </w:p>
    <w:p w14:paraId="5DFA5BD4" w14:textId="3B075967" w:rsidR="004A68B2" w:rsidRPr="001B7859" w:rsidRDefault="001B7859" w:rsidP="00771372">
      <w:r>
        <w:t xml:space="preserve">There was no issue with moving forward with the r04 + changes proposal. </w:t>
      </w:r>
      <w:r>
        <w:rPr>
          <w:color w:val="0000FF"/>
        </w:rPr>
        <w:t>S2</w:t>
      </w:r>
      <w:r>
        <w:rPr>
          <w:color w:val="0000FF"/>
        </w:rPr>
        <w:noBreakHyphen/>
        <w:t>2200134r04</w:t>
      </w:r>
      <w:r>
        <w:t xml:space="preserve"> with this change was agreed and revised to </w:t>
      </w:r>
      <w:r w:rsidRPr="001B7859">
        <w:rPr>
          <w:color w:val="0000FF"/>
        </w:rPr>
        <w:t>S2-2201843</w:t>
      </w:r>
      <w:r>
        <w:t xml:space="preserve">, which was </w:t>
      </w:r>
      <w:r w:rsidRPr="00C3284B">
        <w:rPr>
          <w:color w:val="FF0000"/>
          <w:lang w:eastAsia="en-US"/>
        </w:rPr>
        <w:t>approved</w:t>
      </w:r>
      <w:r>
        <w:t>.</w:t>
      </w:r>
    </w:p>
    <w:p w14:paraId="21772F9D" w14:textId="77777777" w:rsidR="004A68B2" w:rsidRDefault="004A68B2" w:rsidP="00771372"/>
    <w:p w14:paraId="65D2485C" w14:textId="77777777" w:rsidR="00552486" w:rsidRDefault="00552486" w:rsidP="00552486">
      <w:pPr>
        <w:pBdr>
          <w:top w:val="single" w:sz="4" w:space="1" w:color="auto"/>
        </w:pBdr>
      </w:pPr>
      <w:r>
        <w:rPr>
          <w:color w:val="0000FF"/>
        </w:rPr>
        <w:t>TD S2</w:t>
      </w:r>
      <w:r>
        <w:rPr>
          <w:color w:val="0000FF"/>
        </w:rPr>
        <w:noBreakHyphen/>
        <w:t>2200882</w:t>
      </w:r>
      <w:r>
        <w:t xml:space="preserve"> (CR) 23.247 CR0090: Clarification of MBS data forwarding (Source: Huawei, </w:t>
      </w:r>
      <w:proofErr w:type="spellStart"/>
      <w:r>
        <w:t>HiSilicon</w:t>
      </w:r>
      <w:proofErr w:type="spellEnd"/>
      <w:r>
        <w:t>)</w:t>
      </w:r>
    </w:p>
    <w:p w14:paraId="4F2ECC3D" w14:textId="77777777" w:rsidR="00552486" w:rsidRPr="00FC3E14" w:rsidRDefault="00552486" w:rsidP="00552486">
      <w:pPr>
        <w:pStyle w:val="FP"/>
        <w:keepNext/>
        <w:rPr>
          <w:b/>
          <w:bCs/>
          <w:i/>
          <w:iCs/>
        </w:rPr>
      </w:pPr>
      <w:r w:rsidRPr="00FC3E14">
        <w:rPr>
          <w:b/>
          <w:bCs/>
          <w:i/>
          <w:iCs/>
        </w:rPr>
        <w:t>e-mail comments:</w:t>
      </w:r>
    </w:p>
    <w:p w14:paraId="515E1055" w14:textId="77777777" w:rsidR="00552486" w:rsidRPr="00976F34" w:rsidRDefault="00552486" w:rsidP="00552486">
      <w:pPr>
        <w:pStyle w:val="FP"/>
        <w:keepNext/>
        <w:rPr>
          <w:i/>
          <w:iCs/>
        </w:rPr>
      </w:pPr>
      <w:r w:rsidRPr="00976F34">
        <w:rPr>
          <w:i/>
          <w:iCs/>
        </w:rPr>
        <w:t>Paul (Ericsson) provides comments and r01.</w:t>
      </w:r>
    </w:p>
    <w:p w14:paraId="20A5745B" w14:textId="77777777" w:rsidR="00552486" w:rsidRPr="00976F34" w:rsidRDefault="00552486" w:rsidP="00552486">
      <w:pPr>
        <w:pStyle w:val="FP"/>
        <w:keepNext/>
        <w:rPr>
          <w:i/>
          <w:iCs/>
        </w:rPr>
      </w:pPr>
      <w:proofErr w:type="spellStart"/>
      <w:r w:rsidRPr="00976F34">
        <w:rPr>
          <w:i/>
          <w:iCs/>
        </w:rPr>
        <w:t>Zhendong</w:t>
      </w:r>
      <w:proofErr w:type="spellEnd"/>
      <w:r w:rsidRPr="00976F34">
        <w:rPr>
          <w:i/>
          <w:iCs/>
        </w:rPr>
        <w:t xml:space="preserve"> (ZTE): provides comments</w:t>
      </w:r>
    </w:p>
    <w:p w14:paraId="066D9AFB" w14:textId="77777777" w:rsidR="00552486" w:rsidRPr="00976F34" w:rsidRDefault="00552486" w:rsidP="00552486">
      <w:pPr>
        <w:pStyle w:val="FP"/>
        <w:keepNext/>
        <w:rPr>
          <w:i/>
          <w:iCs/>
        </w:rPr>
      </w:pPr>
      <w:r w:rsidRPr="00976F34">
        <w:rPr>
          <w:i/>
          <w:iCs/>
        </w:rPr>
        <w:t>Fenqin (Huawei): provides comments</w:t>
      </w:r>
    </w:p>
    <w:p w14:paraId="35DF5372" w14:textId="77777777" w:rsidR="00552486" w:rsidRPr="00976F34" w:rsidRDefault="00552486" w:rsidP="00552486">
      <w:pPr>
        <w:pStyle w:val="FP"/>
        <w:keepNext/>
        <w:rPr>
          <w:i/>
          <w:iCs/>
        </w:rPr>
      </w:pPr>
      <w:r w:rsidRPr="00976F34">
        <w:rPr>
          <w:i/>
          <w:iCs/>
        </w:rPr>
        <w:t xml:space="preserve">Paul (Ericsson) replies to Fenqin (Huawei) and </w:t>
      </w:r>
      <w:proofErr w:type="spellStart"/>
      <w:r w:rsidRPr="00976F34">
        <w:rPr>
          <w:i/>
          <w:iCs/>
        </w:rPr>
        <w:t>Zhendong</w:t>
      </w:r>
      <w:proofErr w:type="spellEnd"/>
      <w:r w:rsidRPr="00976F34">
        <w:rPr>
          <w:i/>
          <w:iCs/>
        </w:rPr>
        <w:t xml:space="preserve"> (ZTE).</w:t>
      </w:r>
    </w:p>
    <w:p w14:paraId="53910219" w14:textId="77777777" w:rsidR="00552486" w:rsidRPr="00976F34" w:rsidRDefault="00552486" w:rsidP="00552486">
      <w:pPr>
        <w:pStyle w:val="FP"/>
        <w:keepNext/>
        <w:rPr>
          <w:i/>
          <w:iCs/>
        </w:rPr>
      </w:pPr>
      <w:r w:rsidRPr="00976F34">
        <w:rPr>
          <w:i/>
          <w:iCs/>
        </w:rPr>
        <w:t xml:space="preserve">The mechanism in 882 describes how to detect duplicates and is based on a RAN3 agreement for minimization of data loss between supporting </w:t>
      </w:r>
      <w:proofErr w:type="spellStart"/>
      <w:r w:rsidRPr="00976F34">
        <w:rPr>
          <w:i/>
          <w:iCs/>
        </w:rPr>
        <w:t>gNBs</w:t>
      </w:r>
      <w:proofErr w:type="spellEnd"/>
      <w:r w:rsidRPr="00976F34">
        <w:rPr>
          <w:i/>
          <w:iCs/>
        </w:rPr>
        <w:t xml:space="preserve">: synchronization of PDCP SN between </w:t>
      </w:r>
      <w:proofErr w:type="spellStart"/>
      <w:r w:rsidRPr="00976F34">
        <w:rPr>
          <w:i/>
          <w:iCs/>
        </w:rPr>
        <w:t>neighboring</w:t>
      </w:r>
      <w:proofErr w:type="spellEnd"/>
      <w:r w:rsidRPr="00976F34">
        <w:rPr>
          <w:i/>
          <w:iCs/>
        </w:rPr>
        <w:t xml:space="preserve"> </w:t>
      </w:r>
      <w:proofErr w:type="spellStart"/>
      <w:r w:rsidRPr="00976F34">
        <w:rPr>
          <w:i/>
          <w:iCs/>
        </w:rPr>
        <w:t>gNBs</w:t>
      </w:r>
      <w:proofErr w:type="spellEnd"/>
      <w:r w:rsidRPr="00976F34">
        <w:rPr>
          <w:i/>
          <w:iCs/>
        </w:rPr>
        <w:t xml:space="preserve"> will be achieved in Rel-17 by the following two means: 1) SN added to MBS user data on N3mb (with 'SN' to be converted into a PDCP SN at the </w:t>
      </w:r>
      <w:proofErr w:type="spellStart"/>
      <w:r w:rsidRPr="00976F34">
        <w:rPr>
          <w:i/>
          <w:iCs/>
        </w:rPr>
        <w:t>gNB</w:t>
      </w:r>
      <w:proofErr w:type="spellEnd"/>
      <w:r w:rsidRPr="00976F34">
        <w:rPr>
          <w:i/>
          <w:iCs/>
        </w:rPr>
        <w:t xml:space="preserve">) and 2) support of a shared </w:t>
      </w:r>
      <w:proofErr w:type="spellStart"/>
      <w:r w:rsidRPr="00976F34">
        <w:rPr>
          <w:i/>
          <w:iCs/>
        </w:rPr>
        <w:t>gNB</w:t>
      </w:r>
      <w:proofErr w:type="spellEnd"/>
      <w:r w:rsidRPr="00976F34">
        <w:rPr>
          <w:i/>
          <w:iCs/>
        </w:rPr>
        <w:t xml:space="preserve"> NG-U termination (i.e. a central entity to assign PDCP SN for multiple </w:t>
      </w:r>
      <w:proofErr w:type="spellStart"/>
      <w:r w:rsidRPr="00976F34">
        <w:rPr>
          <w:i/>
          <w:iCs/>
        </w:rPr>
        <w:t>gNBs</w:t>
      </w:r>
      <w:proofErr w:type="spellEnd"/>
      <w:r w:rsidRPr="00976F34">
        <w:rPr>
          <w:i/>
          <w:iCs/>
        </w:rPr>
        <w:t>).</w:t>
      </w:r>
    </w:p>
    <w:p w14:paraId="7D0A5012" w14:textId="77777777" w:rsidR="00552486" w:rsidRPr="00976F34" w:rsidRDefault="00552486" w:rsidP="00552486">
      <w:pPr>
        <w:pStyle w:val="FP"/>
        <w:keepNext/>
        <w:rPr>
          <w:i/>
          <w:iCs/>
        </w:rPr>
      </w:pPr>
      <w:r w:rsidRPr="00976F34">
        <w:rPr>
          <w:i/>
          <w:iCs/>
        </w:rPr>
        <w:t>If 882 aims to describe how 1) is applied to HO from non-supporting to supporting RAN nodes, we are of the opinion, that both RAN3 agreed mechanisms as mentioned above need to be described first.</w:t>
      </w:r>
    </w:p>
    <w:p w14:paraId="0FAEBE53" w14:textId="77777777" w:rsidR="00552486" w:rsidRPr="00976F34" w:rsidRDefault="00552486" w:rsidP="00552486">
      <w:pPr>
        <w:pStyle w:val="FP"/>
        <w:keepNext/>
        <w:rPr>
          <w:i/>
          <w:iCs/>
        </w:rPr>
      </w:pPr>
      <w:r w:rsidRPr="00976F34">
        <w:rPr>
          <w:i/>
          <w:iCs/>
        </w:rPr>
        <w:t>Current RAN3 status is that only the agreement exists, but no stage 3 work was performed so far, however, we are fine to progress in SA2 in parallel.</w:t>
      </w:r>
    </w:p>
    <w:p w14:paraId="3DC82C53" w14:textId="77777777" w:rsidR="00552486" w:rsidRPr="00976F34" w:rsidRDefault="00552486" w:rsidP="00552486">
      <w:pPr>
        <w:pStyle w:val="FP"/>
        <w:keepNext/>
        <w:rPr>
          <w:i/>
          <w:iCs/>
        </w:rPr>
      </w:pPr>
      <w:r w:rsidRPr="00976F34">
        <w:rPr>
          <w:i/>
          <w:iCs/>
        </w:rPr>
        <w:t>Paul (Ericsson) replies to Fenqin (Huawei).</w:t>
      </w:r>
    </w:p>
    <w:p w14:paraId="43595281" w14:textId="77777777" w:rsidR="00552486" w:rsidRPr="00976F34" w:rsidRDefault="00552486" w:rsidP="00552486">
      <w:pPr>
        <w:pStyle w:val="FP"/>
        <w:keepNext/>
        <w:rPr>
          <w:i/>
          <w:iCs/>
        </w:rPr>
      </w:pPr>
      <w:r w:rsidRPr="00976F34">
        <w:rPr>
          <w:i/>
          <w:iCs/>
        </w:rPr>
        <w:t>Fenqin (Huawei) replies to Paul (Ericsson).</w:t>
      </w:r>
    </w:p>
    <w:p w14:paraId="54BEFD59" w14:textId="77777777" w:rsidR="00552486" w:rsidRPr="00976F34" w:rsidRDefault="00552486" w:rsidP="00552486">
      <w:pPr>
        <w:pStyle w:val="FP"/>
        <w:keepNext/>
        <w:rPr>
          <w:i/>
          <w:iCs/>
        </w:rPr>
      </w:pPr>
      <w:r w:rsidRPr="00976F34">
        <w:rPr>
          <w:i/>
          <w:iCs/>
        </w:rPr>
        <w:t xml:space="preserve">Thomas(Nokia) provides r02 to merge </w:t>
      </w:r>
      <w:r>
        <w:rPr>
          <w:i/>
          <w:iCs/>
          <w:color w:val="0000FF"/>
        </w:rPr>
        <w:t>TD S2</w:t>
      </w:r>
      <w:r>
        <w:rPr>
          <w:i/>
          <w:iCs/>
          <w:color w:val="0000FF"/>
        </w:rPr>
        <w:noBreakHyphen/>
        <w:t>2201250</w:t>
      </w:r>
      <w:r w:rsidRPr="00976F34">
        <w:rPr>
          <w:i/>
          <w:iCs/>
        </w:rPr>
        <w:t>. Objects against r01</w:t>
      </w:r>
    </w:p>
    <w:p w14:paraId="3E0A1B0B" w14:textId="77777777" w:rsidR="00552486" w:rsidRPr="00976F34" w:rsidRDefault="00552486" w:rsidP="00552486">
      <w:pPr>
        <w:pStyle w:val="FP"/>
        <w:keepNext/>
        <w:rPr>
          <w:i/>
          <w:iCs/>
        </w:rPr>
      </w:pPr>
      <w:r w:rsidRPr="00976F34">
        <w:rPr>
          <w:i/>
          <w:iCs/>
        </w:rPr>
        <w:t>Zhenhua (vivo) ask Q</w:t>
      </w:r>
    </w:p>
    <w:p w14:paraId="24BC5B6D" w14:textId="77777777" w:rsidR="00552486" w:rsidRPr="00976F34" w:rsidRDefault="00552486" w:rsidP="00552486">
      <w:pPr>
        <w:pStyle w:val="FP"/>
        <w:keepNext/>
        <w:rPr>
          <w:i/>
          <w:iCs/>
        </w:rPr>
      </w:pPr>
      <w:r w:rsidRPr="00976F34">
        <w:rPr>
          <w:i/>
          <w:iCs/>
        </w:rPr>
        <w:t>Fenqin (Huawei) responds</w:t>
      </w:r>
    </w:p>
    <w:p w14:paraId="690C23AF" w14:textId="77777777" w:rsidR="00552486" w:rsidRPr="00976F34" w:rsidRDefault="00552486" w:rsidP="00552486">
      <w:pPr>
        <w:pStyle w:val="FP"/>
        <w:keepNext/>
        <w:rPr>
          <w:i/>
          <w:iCs/>
        </w:rPr>
      </w:pPr>
      <w:r w:rsidRPr="00976F34">
        <w:rPr>
          <w:i/>
          <w:iCs/>
        </w:rPr>
        <w:t>Zhenhua (vivo) ask further to Fenqin (Huawei)</w:t>
      </w:r>
    </w:p>
    <w:p w14:paraId="11C1EE88" w14:textId="77777777" w:rsidR="00552486" w:rsidRPr="00976F34" w:rsidRDefault="00552486" w:rsidP="00552486">
      <w:pPr>
        <w:pStyle w:val="FP"/>
        <w:keepNext/>
        <w:rPr>
          <w:i/>
          <w:iCs/>
        </w:rPr>
      </w:pPr>
      <w:r w:rsidRPr="00976F34">
        <w:rPr>
          <w:i/>
          <w:iCs/>
        </w:rPr>
        <w:t>Fenqin (Huawei) responds to Zhenhua(Vivo)</w:t>
      </w:r>
    </w:p>
    <w:p w14:paraId="57E897D8" w14:textId="77777777" w:rsidR="00552486" w:rsidRPr="00976F34" w:rsidRDefault="00552486" w:rsidP="00552486">
      <w:pPr>
        <w:pStyle w:val="FP"/>
        <w:keepNext/>
        <w:rPr>
          <w:i/>
          <w:iCs/>
        </w:rPr>
      </w:pPr>
      <w:r w:rsidRPr="00976F34">
        <w:rPr>
          <w:i/>
          <w:iCs/>
        </w:rPr>
        <w:t>Thomas(Nokia) replies to Zhenhua (vivo)</w:t>
      </w:r>
    </w:p>
    <w:p w14:paraId="11161B67" w14:textId="77777777" w:rsidR="00552486" w:rsidRPr="00976F34" w:rsidRDefault="00552486" w:rsidP="00552486">
      <w:pPr>
        <w:pStyle w:val="FP"/>
        <w:keepNext/>
        <w:rPr>
          <w:i/>
          <w:iCs/>
        </w:rPr>
      </w:pPr>
      <w:r w:rsidRPr="00976F34">
        <w:rPr>
          <w:i/>
          <w:iCs/>
        </w:rPr>
        <w:t>Zhenhua (vivo) replies to Fenqin (Huawei)</w:t>
      </w:r>
    </w:p>
    <w:p w14:paraId="18260168" w14:textId="77777777" w:rsidR="00552486" w:rsidRPr="00976F34" w:rsidRDefault="00552486" w:rsidP="00552486">
      <w:pPr>
        <w:pStyle w:val="FP"/>
        <w:keepNext/>
        <w:rPr>
          <w:i/>
          <w:iCs/>
        </w:rPr>
      </w:pPr>
      <w:r w:rsidRPr="00976F34">
        <w:rPr>
          <w:i/>
          <w:iCs/>
        </w:rPr>
        <w:t>Fenqin (Huawei) provides r03</w:t>
      </w:r>
    </w:p>
    <w:p w14:paraId="0510B519" w14:textId="77777777" w:rsidR="00552486" w:rsidRPr="00976F34" w:rsidRDefault="00552486" w:rsidP="00552486">
      <w:pPr>
        <w:pStyle w:val="FP"/>
        <w:keepNext/>
        <w:rPr>
          <w:i/>
          <w:iCs/>
        </w:rPr>
      </w:pPr>
      <w:r w:rsidRPr="00976F34">
        <w:rPr>
          <w:i/>
          <w:iCs/>
        </w:rPr>
        <w:t>As alignment with RAN3 progress, we are supportive to introduce both solutions agreed by RAN3 in stage 2 at this meeting. However, we can't agree to have only one solution described. Hence, prior to an alignment, we propose to wait for RAN3 to progress that topic first.</w:t>
      </w:r>
    </w:p>
    <w:p w14:paraId="6D002A0A" w14:textId="77777777" w:rsidR="00552486" w:rsidRPr="00976F34" w:rsidRDefault="00552486" w:rsidP="00552486">
      <w:pPr>
        <w:pStyle w:val="FP"/>
        <w:keepNext/>
        <w:rPr>
          <w:i/>
          <w:iCs/>
        </w:rPr>
      </w:pPr>
      <w:r w:rsidRPr="00976F34">
        <w:rPr>
          <w:i/>
          <w:iCs/>
        </w:rPr>
        <w:t>Paul (Ericsson) object to r03, r02 and r00.</w:t>
      </w:r>
    </w:p>
    <w:p w14:paraId="3A59B70C" w14:textId="77777777" w:rsidR="00552486" w:rsidRPr="00976F34" w:rsidRDefault="00552486" w:rsidP="00552486">
      <w:pPr>
        <w:pStyle w:val="FP"/>
        <w:keepNext/>
        <w:rPr>
          <w:i/>
          <w:iCs/>
        </w:rPr>
      </w:pPr>
      <w:r w:rsidRPr="00976F34">
        <w:rPr>
          <w:i/>
          <w:iCs/>
        </w:rPr>
        <w:t>Fenqin (Huawei) provides response</w:t>
      </w:r>
    </w:p>
    <w:p w14:paraId="1ED0131D" w14:textId="77777777" w:rsidR="00552486" w:rsidRPr="00976F34" w:rsidRDefault="00552486" w:rsidP="00552486">
      <w:pPr>
        <w:pStyle w:val="FP"/>
        <w:keepNext/>
        <w:rPr>
          <w:i/>
          <w:iCs/>
        </w:rPr>
      </w:pPr>
      <w:r w:rsidRPr="00976F34">
        <w:rPr>
          <w:i/>
          <w:iCs/>
        </w:rPr>
        <w:t>Thomas (Nokia) suggest bringing this to a conference call to try to establish a working assumption</w:t>
      </w:r>
    </w:p>
    <w:p w14:paraId="2F7A0B84" w14:textId="77777777" w:rsidR="00552486" w:rsidRPr="00976F34" w:rsidRDefault="00552486" w:rsidP="00552486">
      <w:pPr>
        <w:pStyle w:val="FP"/>
        <w:keepNext/>
        <w:rPr>
          <w:i/>
          <w:iCs/>
        </w:rPr>
      </w:pPr>
      <w:r w:rsidRPr="00976F34">
        <w:rPr>
          <w:i/>
          <w:iCs/>
        </w:rPr>
        <w:t>Adding sequence numbers to MBS data was proposed by multiple companies for many meetings, and it was always only one company that objected.</w:t>
      </w:r>
    </w:p>
    <w:p w14:paraId="78188178" w14:textId="77777777" w:rsidR="00552486" w:rsidRPr="00976F34" w:rsidRDefault="00552486" w:rsidP="00552486">
      <w:pPr>
        <w:pStyle w:val="FP"/>
        <w:keepNext/>
        <w:rPr>
          <w:i/>
          <w:iCs/>
        </w:rPr>
      </w:pPr>
      <w:r w:rsidRPr="00976F34">
        <w:rPr>
          <w:i/>
          <w:iCs/>
        </w:rPr>
        <w:t>==== 8.X, 9.X, 10.X Revisions Deadline ====</w:t>
      </w:r>
    </w:p>
    <w:p w14:paraId="5F2BD379" w14:textId="77777777" w:rsidR="00552486" w:rsidRPr="00976F34" w:rsidRDefault="00552486" w:rsidP="00552486">
      <w:pPr>
        <w:pStyle w:val="FP"/>
        <w:keepNext/>
        <w:rPr>
          <w:i/>
          <w:iCs/>
        </w:rPr>
      </w:pPr>
      <w:r w:rsidRPr="00976F34">
        <w:rPr>
          <w:i/>
          <w:iCs/>
        </w:rPr>
        <w:t>==== 8.X, 9.X, 10.X Final Deadline ====</w:t>
      </w:r>
    </w:p>
    <w:p w14:paraId="2F5CC4F7" w14:textId="77777777" w:rsidR="00552486" w:rsidRPr="00DA12F6" w:rsidRDefault="00552486" w:rsidP="00552486">
      <w:pPr>
        <w:keepNext/>
        <w:rPr>
          <w:rFonts w:cs="Arial"/>
          <w:b/>
        </w:rPr>
      </w:pPr>
      <w:r w:rsidRPr="00DA12F6">
        <w:rPr>
          <w:rFonts w:cs="Arial"/>
          <w:b/>
        </w:rPr>
        <w:t>Discussion and conclusion:</w:t>
      </w:r>
    </w:p>
    <w:p w14:paraId="14FD02D0" w14:textId="620370E7" w:rsidR="00552486" w:rsidRPr="00E06157" w:rsidRDefault="00552486" w:rsidP="00552486">
      <w:r>
        <w:t xml:space="preserve">Huawei asked to move this to CC#5 as the issue is being discussed in RAN. </w:t>
      </w:r>
      <w:r w:rsidRPr="00552486">
        <w:rPr>
          <w:b/>
          <w:bCs/>
        </w:rPr>
        <w:t xml:space="preserve">This was </w:t>
      </w:r>
      <w:r w:rsidRPr="00552486">
        <w:rPr>
          <w:b/>
          <w:bCs/>
          <w:color w:val="FF0000"/>
        </w:rPr>
        <w:t xml:space="preserve">postponed </w:t>
      </w:r>
      <w:r w:rsidRPr="00552486">
        <w:rPr>
          <w:b/>
          <w:bCs/>
        </w:rPr>
        <w:t>to CC#5.</w:t>
      </w:r>
      <w:r w:rsidR="00E06157">
        <w:t xml:space="preserve"> Ericsson commented that there is no need to decide too quickly, as this is alignment with RAN work.</w:t>
      </w:r>
    </w:p>
    <w:p w14:paraId="3243C75A" w14:textId="6D43A74D" w:rsidR="004A68B2" w:rsidRDefault="004A68B2" w:rsidP="00771372"/>
    <w:p w14:paraId="24B9A2C7" w14:textId="77777777" w:rsidR="00E06157" w:rsidRDefault="00E06157" w:rsidP="00E06157">
      <w:pPr>
        <w:pBdr>
          <w:top w:val="single" w:sz="4" w:space="1" w:color="auto"/>
        </w:pBdr>
      </w:pPr>
      <w:r>
        <w:rPr>
          <w:color w:val="0000FF"/>
        </w:rPr>
        <w:t>TD S2</w:t>
      </w:r>
      <w:r>
        <w:rPr>
          <w:color w:val="0000FF"/>
        </w:rPr>
        <w:noBreakHyphen/>
        <w:t>2200808</w:t>
      </w:r>
      <w:r>
        <w:t xml:space="preserve"> (CR) 23.288 CR0488R1: Clarification of transferring ML model during analytics transfer (Source: Lenovo, Motorola Mobility, Nokia, Nokia Shanghai Bell)</w:t>
      </w:r>
    </w:p>
    <w:p w14:paraId="00A662FF" w14:textId="77777777" w:rsidR="00E06157" w:rsidRPr="00FC3E14" w:rsidRDefault="00E06157" w:rsidP="00E06157">
      <w:pPr>
        <w:pStyle w:val="FP"/>
        <w:keepNext/>
        <w:rPr>
          <w:b/>
          <w:bCs/>
          <w:i/>
          <w:iCs/>
        </w:rPr>
      </w:pPr>
      <w:r w:rsidRPr="00FC3E14">
        <w:rPr>
          <w:b/>
          <w:bCs/>
          <w:i/>
          <w:iCs/>
        </w:rPr>
        <w:lastRenderedPageBreak/>
        <w:t>e-mail comments:</w:t>
      </w:r>
    </w:p>
    <w:p w14:paraId="0A3074AE" w14:textId="77777777" w:rsidR="00E06157" w:rsidRPr="00620BAB" w:rsidRDefault="00E06157" w:rsidP="00E06157">
      <w:pPr>
        <w:pStyle w:val="FP"/>
        <w:keepNext/>
        <w:rPr>
          <w:i/>
          <w:iCs/>
        </w:rPr>
      </w:pPr>
      <w:proofErr w:type="spellStart"/>
      <w:r w:rsidRPr="00620BAB">
        <w:rPr>
          <w:i/>
          <w:iCs/>
        </w:rPr>
        <w:t>Soohwan</w:t>
      </w:r>
      <w:proofErr w:type="spellEnd"/>
      <w:r w:rsidRPr="00620BAB">
        <w:rPr>
          <w:i/>
          <w:iCs/>
        </w:rPr>
        <w:t xml:space="preserve"> (ETRI) asks to add ETRI as a co-signer and provide r01.</w:t>
      </w:r>
    </w:p>
    <w:p w14:paraId="7FF8F8D9" w14:textId="77777777" w:rsidR="00E06157" w:rsidRPr="00620BAB" w:rsidRDefault="00E06157" w:rsidP="00E06157">
      <w:pPr>
        <w:pStyle w:val="FP"/>
        <w:keepNext/>
        <w:rPr>
          <w:i/>
          <w:iCs/>
        </w:rPr>
      </w:pPr>
      <w:r w:rsidRPr="00620BAB">
        <w:rPr>
          <w:i/>
          <w:iCs/>
        </w:rPr>
        <w:t>Xiaoyan (CATT) provides r02 and objects to r00, r01.</w:t>
      </w:r>
    </w:p>
    <w:p w14:paraId="0D6F86AC" w14:textId="77777777" w:rsidR="00E06157" w:rsidRPr="00620BAB" w:rsidRDefault="00E06157" w:rsidP="00E06157">
      <w:pPr>
        <w:pStyle w:val="FP"/>
        <w:keepNext/>
        <w:rPr>
          <w:i/>
          <w:iCs/>
        </w:rPr>
      </w:pPr>
      <w:proofErr w:type="spellStart"/>
      <w:r w:rsidRPr="00620BAB">
        <w:rPr>
          <w:i/>
          <w:iCs/>
        </w:rPr>
        <w:t>Soohwan</w:t>
      </w:r>
      <w:proofErr w:type="spellEnd"/>
      <w:r w:rsidRPr="00620BAB">
        <w:rPr>
          <w:i/>
          <w:iCs/>
        </w:rPr>
        <w:t xml:space="preserve"> (ETRI) objects r02.</w:t>
      </w:r>
    </w:p>
    <w:p w14:paraId="0A8E2AA9" w14:textId="77777777" w:rsidR="00E06157" w:rsidRPr="00620BAB" w:rsidRDefault="00E06157" w:rsidP="00E06157">
      <w:pPr>
        <w:pStyle w:val="FP"/>
        <w:keepNext/>
        <w:rPr>
          <w:i/>
          <w:iCs/>
        </w:rPr>
      </w:pPr>
      <w:r w:rsidRPr="00620BAB">
        <w:rPr>
          <w:i/>
          <w:iCs/>
        </w:rPr>
        <w:t>Dimitris (Lenovo) objects to r02</w:t>
      </w:r>
    </w:p>
    <w:p w14:paraId="0B075563" w14:textId="77777777" w:rsidR="00E06157" w:rsidRPr="00620BAB" w:rsidRDefault="00E06157" w:rsidP="00E06157">
      <w:pPr>
        <w:pStyle w:val="FP"/>
        <w:keepNext/>
        <w:rPr>
          <w:i/>
          <w:iCs/>
        </w:rPr>
      </w:pPr>
      <w:r w:rsidRPr="00620BAB">
        <w:rPr>
          <w:i/>
          <w:iCs/>
        </w:rPr>
        <w:t>Malla (NTT DOCOMO) provides r03 on top of r01.</w:t>
      </w:r>
    </w:p>
    <w:p w14:paraId="33636F16" w14:textId="77777777" w:rsidR="00E06157" w:rsidRPr="00620BAB" w:rsidRDefault="00E06157" w:rsidP="00E06157">
      <w:pPr>
        <w:pStyle w:val="FP"/>
        <w:keepNext/>
        <w:rPr>
          <w:i/>
          <w:iCs/>
        </w:rPr>
      </w:pPr>
      <w:r w:rsidRPr="00620BAB">
        <w:rPr>
          <w:i/>
          <w:iCs/>
        </w:rPr>
        <w:t>Xiaoyan (CATT) replies to Dimitris (Lenovo).</w:t>
      </w:r>
    </w:p>
    <w:p w14:paraId="08A97AB5" w14:textId="77777777" w:rsidR="00E06157" w:rsidRPr="00620BAB" w:rsidRDefault="00E06157" w:rsidP="00E06157">
      <w:pPr>
        <w:pStyle w:val="FP"/>
        <w:keepNext/>
        <w:rPr>
          <w:i/>
          <w:iCs/>
        </w:rPr>
      </w:pPr>
      <w:r w:rsidRPr="00620BAB">
        <w:rPr>
          <w:i/>
          <w:iCs/>
        </w:rPr>
        <w:t>Dimitris (Lenovo) responds to Xiaoyan (CATT)</w:t>
      </w:r>
    </w:p>
    <w:p w14:paraId="68D531D1" w14:textId="77777777" w:rsidR="00E06157" w:rsidRPr="00620BAB" w:rsidRDefault="00E06157" w:rsidP="00E06157">
      <w:pPr>
        <w:pStyle w:val="FP"/>
        <w:keepNext/>
        <w:rPr>
          <w:i/>
          <w:iCs/>
        </w:rPr>
      </w:pPr>
      <w:r w:rsidRPr="00620BAB">
        <w:rPr>
          <w:i/>
          <w:iCs/>
        </w:rPr>
        <w:t>Yannick (Nokia): Nokia objects to r02. Provides r04.</w:t>
      </w:r>
    </w:p>
    <w:p w14:paraId="55E50461" w14:textId="77777777" w:rsidR="00E06157" w:rsidRPr="00620BAB" w:rsidRDefault="00E06157" w:rsidP="00E06157">
      <w:pPr>
        <w:pStyle w:val="FP"/>
        <w:keepNext/>
        <w:rPr>
          <w:i/>
          <w:iCs/>
        </w:rPr>
      </w:pPr>
      <w:r w:rsidRPr="00620BAB">
        <w:rPr>
          <w:i/>
          <w:iCs/>
        </w:rPr>
        <w:t>Xiaoyan (CATT) objects to r03 and r04, and asks for clarification.</w:t>
      </w:r>
    </w:p>
    <w:p w14:paraId="4DE5D4D4" w14:textId="77777777" w:rsidR="00E06157" w:rsidRPr="00620BAB" w:rsidRDefault="00E06157" w:rsidP="00E06157">
      <w:pPr>
        <w:pStyle w:val="FP"/>
        <w:keepNext/>
        <w:rPr>
          <w:i/>
          <w:iCs/>
        </w:rPr>
      </w:pPr>
      <w:proofErr w:type="spellStart"/>
      <w:r w:rsidRPr="00620BAB">
        <w:rPr>
          <w:i/>
          <w:iCs/>
        </w:rPr>
        <w:t>Soohwan</w:t>
      </w:r>
      <w:proofErr w:type="spellEnd"/>
      <w:r w:rsidRPr="00620BAB">
        <w:rPr>
          <w:i/>
          <w:iCs/>
        </w:rPr>
        <w:t xml:space="preserve"> (ETRI) replies to Xiaoyan (CATT).</w:t>
      </w:r>
    </w:p>
    <w:p w14:paraId="0522AFD2" w14:textId="77777777" w:rsidR="00E06157" w:rsidRPr="00620BAB" w:rsidRDefault="00E06157" w:rsidP="00E06157">
      <w:pPr>
        <w:pStyle w:val="FP"/>
        <w:keepNext/>
        <w:rPr>
          <w:i/>
          <w:iCs/>
        </w:rPr>
      </w:pPr>
      <w:r w:rsidRPr="00620BAB">
        <w:rPr>
          <w:i/>
          <w:iCs/>
        </w:rPr>
        <w:t>Yannick (Nokia): Nokia agree with ETRI.</w:t>
      </w:r>
    </w:p>
    <w:p w14:paraId="1EBFC6DC" w14:textId="77777777" w:rsidR="00E06157" w:rsidRPr="00620BAB" w:rsidRDefault="00E06157" w:rsidP="00E06157">
      <w:pPr>
        <w:pStyle w:val="FP"/>
        <w:keepNext/>
        <w:rPr>
          <w:i/>
          <w:iCs/>
        </w:rPr>
      </w:pPr>
      <w:r w:rsidRPr="00620BAB">
        <w:rPr>
          <w:i/>
          <w:iCs/>
        </w:rPr>
        <w:t xml:space="preserve">Dimitris (Lenovo) agrees with Yannick (Nokia) and </w:t>
      </w:r>
      <w:proofErr w:type="spellStart"/>
      <w:r w:rsidRPr="00620BAB">
        <w:rPr>
          <w:i/>
          <w:iCs/>
        </w:rPr>
        <w:t>Soohwan</w:t>
      </w:r>
      <w:proofErr w:type="spellEnd"/>
      <w:r w:rsidRPr="00620BAB">
        <w:rPr>
          <w:i/>
          <w:iCs/>
        </w:rPr>
        <w:t xml:space="preserve"> (ETRI) comments. Asks if Xiaoyan (CATT) can remove their objections</w:t>
      </w:r>
    </w:p>
    <w:p w14:paraId="3E3CA8E9" w14:textId="77777777" w:rsidR="00E06157" w:rsidRPr="00620BAB" w:rsidRDefault="00E06157" w:rsidP="00E06157">
      <w:pPr>
        <w:pStyle w:val="FP"/>
        <w:keepNext/>
        <w:rPr>
          <w:i/>
          <w:iCs/>
        </w:rPr>
      </w:pPr>
      <w:r w:rsidRPr="00620BAB">
        <w:rPr>
          <w:i/>
          <w:iCs/>
        </w:rPr>
        <w:t xml:space="preserve">Xiaoyan (CATT) replies to </w:t>
      </w:r>
      <w:proofErr w:type="spellStart"/>
      <w:r w:rsidRPr="00620BAB">
        <w:rPr>
          <w:i/>
          <w:iCs/>
        </w:rPr>
        <w:t>Soohwan</w:t>
      </w:r>
      <w:proofErr w:type="spellEnd"/>
      <w:r w:rsidRPr="00620BAB">
        <w:rPr>
          <w:i/>
          <w:iCs/>
        </w:rPr>
        <w:t xml:space="preserve"> (ETRI), Yannick (Nokia) and Dimitris (Lenovo).</w:t>
      </w:r>
    </w:p>
    <w:p w14:paraId="3828B4F5" w14:textId="77777777" w:rsidR="00E06157" w:rsidRPr="00620BAB" w:rsidRDefault="00E06157" w:rsidP="00E06157">
      <w:pPr>
        <w:pStyle w:val="FP"/>
        <w:keepNext/>
        <w:rPr>
          <w:i/>
          <w:iCs/>
        </w:rPr>
      </w:pPr>
      <w:r w:rsidRPr="00620BAB">
        <w:rPr>
          <w:i/>
          <w:iCs/>
        </w:rPr>
        <w:t>Yannick (Nokia): Nokia maintain objection to r02.</w:t>
      </w:r>
    </w:p>
    <w:p w14:paraId="0CB2EB55" w14:textId="77777777" w:rsidR="00E06157" w:rsidRPr="00620BAB" w:rsidRDefault="00E06157" w:rsidP="00E06157">
      <w:pPr>
        <w:pStyle w:val="FP"/>
        <w:keepNext/>
        <w:rPr>
          <w:i/>
          <w:iCs/>
        </w:rPr>
      </w:pPr>
      <w:r w:rsidRPr="00620BAB">
        <w:rPr>
          <w:i/>
          <w:iCs/>
        </w:rPr>
        <w:t>Xiaoyan (CATT) replies to Yannick (Nokia).</w:t>
      </w:r>
    </w:p>
    <w:p w14:paraId="46FAC491" w14:textId="77777777" w:rsidR="00E06157" w:rsidRPr="00620BAB" w:rsidRDefault="00E06157" w:rsidP="00E06157">
      <w:pPr>
        <w:pStyle w:val="FP"/>
        <w:keepNext/>
        <w:rPr>
          <w:i/>
          <w:iCs/>
        </w:rPr>
      </w:pPr>
      <w:r w:rsidRPr="00620BAB">
        <w:rPr>
          <w:i/>
          <w:iCs/>
        </w:rPr>
        <w:t>Yannick (Nokia): Nokia maintain objection to r02. ML model sharing can be enhanced in Rel-18.</w:t>
      </w:r>
    </w:p>
    <w:p w14:paraId="1D53BA5B" w14:textId="77777777" w:rsidR="00E06157" w:rsidRPr="00620BAB" w:rsidRDefault="00E06157" w:rsidP="00E06157">
      <w:pPr>
        <w:pStyle w:val="FP"/>
        <w:keepNext/>
        <w:rPr>
          <w:i/>
          <w:iCs/>
        </w:rPr>
      </w:pPr>
      <w:r w:rsidRPr="00620BAB">
        <w:rPr>
          <w:i/>
          <w:iCs/>
        </w:rPr>
        <w:t>Xiaoyan (CATT) ask for clarification from Yannick (Nokia).</w:t>
      </w:r>
    </w:p>
    <w:p w14:paraId="3020FA12" w14:textId="77777777" w:rsidR="00E06157" w:rsidRPr="00620BAB" w:rsidRDefault="00E06157" w:rsidP="00E06157">
      <w:pPr>
        <w:pStyle w:val="FP"/>
        <w:keepNext/>
        <w:rPr>
          <w:i/>
          <w:iCs/>
        </w:rPr>
      </w:pPr>
      <w:r w:rsidRPr="00620BAB">
        <w:rPr>
          <w:i/>
          <w:iCs/>
        </w:rPr>
        <w:t>Yannick (Nokia): Nokia replies to CATT.</w:t>
      </w:r>
    </w:p>
    <w:p w14:paraId="7C26432D" w14:textId="77777777" w:rsidR="00E06157" w:rsidRPr="00620BAB" w:rsidRDefault="00E06157" w:rsidP="00E06157">
      <w:pPr>
        <w:pStyle w:val="FP"/>
        <w:keepNext/>
        <w:rPr>
          <w:i/>
          <w:iCs/>
        </w:rPr>
      </w:pPr>
      <w:r w:rsidRPr="00620BAB">
        <w:rPr>
          <w:i/>
          <w:iCs/>
        </w:rPr>
        <w:t>Xiaoyan (CATT) requests further clarification from Yannick (Nokia).</w:t>
      </w:r>
    </w:p>
    <w:p w14:paraId="62EC0FDB" w14:textId="77777777" w:rsidR="00E06157" w:rsidRPr="00620BAB" w:rsidRDefault="00E06157" w:rsidP="00E06157">
      <w:pPr>
        <w:pStyle w:val="FP"/>
        <w:keepNext/>
        <w:rPr>
          <w:i/>
          <w:iCs/>
        </w:rPr>
      </w:pPr>
      <w:r w:rsidRPr="00620BAB">
        <w:rPr>
          <w:i/>
          <w:iCs/>
        </w:rPr>
        <w:t>Malla (NTT DOCOMO) replies to Xiaoyan (CATT).</w:t>
      </w:r>
    </w:p>
    <w:p w14:paraId="15291DCD" w14:textId="77777777" w:rsidR="00E06157" w:rsidRPr="00620BAB" w:rsidRDefault="00E06157" w:rsidP="00E06157">
      <w:pPr>
        <w:pStyle w:val="FP"/>
        <w:keepNext/>
        <w:rPr>
          <w:i/>
          <w:iCs/>
        </w:rPr>
      </w:pPr>
      <w:r w:rsidRPr="00620BAB">
        <w:rPr>
          <w:i/>
          <w:iCs/>
        </w:rPr>
        <w:t>Xiaoyan (CATT) replies to Yannick (Nokia) and Malla (NTT DOCOMO).</w:t>
      </w:r>
    </w:p>
    <w:p w14:paraId="656901C2" w14:textId="77777777" w:rsidR="00E06157" w:rsidRPr="00620BAB" w:rsidRDefault="00E06157" w:rsidP="00E06157">
      <w:pPr>
        <w:pStyle w:val="FP"/>
        <w:keepNext/>
        <w:rPr>
          <w:i/>
          <w:iCs/>
        </w:rPr>
      </w:pPr>
      <w:r w:rsidRPr="00620BAB">
        <w:rPr>
          <w:i/>
          <w:iCs/>
        </w:rPr>
        <w:t>==== 8.X, 9.X, 10.X Revisions Deadline ====</w:t>
      </w:r>
    </w:p>
    <w:p w14:paraId="087569D7" w14:textId="77777777" w:rsidR="00E06157" w:rsidRPr="00620BAB" w:rsidRDefault="00E06157" w:rsidP="00E06157">
      <w:pPr>
        <w:pStyle w:val="FP"/>
        <w:keepNext/>
        <w:rPr>
          <w:i/>
          <w:iCs/>
        </w:rPr>
      </w:pPr>
      <w:r w:rsidRPr="00620BAB">
        <w:rPr>
          <w:i/>
          <w:iCs/>
        </w:rPr>
        <w:t>Dimitris (Lenovo) proposes to go with r04</w:t>
      </w:r>
    </w:p>
    <w:p w14:paraId="1B6A01F9" w14:textId="77777777" w:rsidR="00E06157" w:rsidRPr="00620BAB" w:rsidRDefault="00E06157" w:rsidP="00E06157">
      <w:pPr>
        <w:pStyle w:val="FP"/>
        <w:keepNext/>
        <w:rPr>
          <w:i/>
          <w:iCs/>
        </w:rPr>
      </w:pPr>
      <w:r w:rsidRPr="00620BAB">
        <w:rPr>
          <w:i/>
          <w:iCs/>
        </w:rPr>
        <w:t>Yannick (Nokia): Nokia also supports going with r04 and close an issue that has been discussed for a couple of meetings now.</w:t>
      </w:r>
    </w:p>
    <w:p w14:paraId="4CDA6F05" w14:textId="77777777" w:rsidR="00E06157" w:rsidRPr="00620BAB" w:rsidRDefault="00E06157" w:rsidP="00E06157">
      <w:pPr>
        <w:pStyle w:val="FP"/>
        <w:keepNext/>
        <w:rPr>
          <w:i/>
          <w:iCs/>
        </w:rPr>
      </w:pPr>
      <w:r w:rsidRPr="00620BAB">
        <w:rPr>
          <w:i/>
          <w:iCs/>
        </w:rPr>
        <w:t>Xiaoyan (CATT) maintains objection to r04 and requests again on considering r02.</w:t>
      </w:r>
    </w:p>
    <w:p w14:paraId="72E1EA2E" w14:textId="77777777" w:rsidR="00E06157" w:rsidRPr="00620BAB" w:rsidRDefault="00E06157" w:rsidP="00E06157">
      <w:pPr>
        <w:pStyle w:val="FP"/>
        <w:keepNext/>
        <w:rPr>
          <w:i/>
          <w:iCs/>
        </w:rPr>
      </w:pPr>
      <w:proofErr w:type="spellStart"/>
      <w:r w:rsidRPr="00620BAB">
        <w:rPr>
          <w:i/>
          <w:iCs/>
        </w:rPr>
        <w:t>Soohwan</w:t>
      </w:r>
      <w:proofErr w:type="spellEnd"/>
      <w:r w:rsidRPr="00620BAB">
        <w:rPr>
          <w:i/>
          <w:iCs/>
        </w:rPr>
        <w:t xml:space="preserve"> (ETRI) supports to go with r04.</w:t>
      </w:r>
    </w:p>
    <w:p w14:paraId="5FE1DEF8" w14:textId="77777777" w:rsidR="00E06157" w:rsidRPr="00620BAB" w:rsidRDefault="00E06157" w:rsidP="00E06157">
      <w:pPr>
        <w:pStyle w:val="FP"/>
        <w:keepNext/>
        <w:rPr>
          <w:i/>
          <w:iCs/>
        </w:rPr>
      </w:pPr>
      <w:r w:rsidRPr="00620BAB">
        <w:rPr>
          <w:i/>
          <w:iCs/>
        </w:rPr>
        <w:t>Yannick (Nokia): Nokia replies to CATT. Still objects to r02.</w:t>
      </w:r>
    </w:p>
    <w:p w14:paraId="7733BE76" w14:textId="77777777" w:rsidR="00E06157" w:rsidRPr="00620BAB" w:rsidRDefault="00E06157" w:rsidP="00E06157">
      <w:pPr>
        <w:pStyle w:val="FP"/>
        <w:keepNext/>
        <w:rPr>
          <w:i/>
          <w:iCs/>
        </w:rPr>
      </w:pPr>
      <w:r w:rsidRPr="00620BAB">
        <w:rPr>
          <w:i/>
          <w:iCs/>
        </w:rPr>
        <w:t>==== 8.X, 9.X, 10.X Final Deadline ====</w:t>
      </w:r>
    </w:p>
    <w:p w14:paraId="171EA410" w14:textId="77777777" w:rsidR="00E06157" w:rsidRPr="00DA12F6" w:rsidRDefault="00E06157" w:rsidP="00E06157">
      <w:pPr>
        <w:keepNext/>
        <w:rPr>
          <w:rFonts w:cs="Arial"/>
          <w:b/>
        </w:rPr>
      </w:pPr>
      <w:r w:rsidRPr="00DA12F6">
        <w:rPr>
          <w:rFonts w:cs="Arial"/>
          <w:b/>
        </w:rPr>
        <w:t>Discussion and conclusion:</w:t>
      </w:r>
    </w:p>
    <w:p w14:paraId="0D88C292" w14:textId="3FE1C65F" w:rsidR="00E06157" w:rsidRDefault="00E06157" w:rsidP="00E06157">
      <w:r>
        <w:t xml:space="preserve">Lenovo provided a proposal for a show of hands: </w:t>
      </w:r>
      <w:hyperlink r:id="rId11" w:history="1">
        <w:r w:rsidRPr="00375EAF">
          <w:rPr>
            <w:rStyle w:val="Hyperlink"/>
          </w:rPr>
          <w:t>https://www.3gpp.org/ftp/tsg_sa/WG2_Arch/TSGS2_149E_Electronic_2022-02/INBOX/CCs/CC%234_2022-02-24_1330UTC/eNA-S2-2200808%20-%20SoH%20on%20providing%20file%20address.ppt</w:t>
        </w:r>
      </w:hyperlink>
    </w:p>
    <w:p w14:paraId="0CB5CAB4" w14:textId="77777777" w:rsidR="00E06157" w:rsidRPr="00552486" w:rsidRDefault="00E06157" w:rsidP="00E06157">
      <w:pPr>
        <w:rPr>
          <w:b/>
          <w:bCs/>
        </w:rPr>
      </w:pPr>
      <w:r w:rsidRPr="00552486">
        <w:rPr>
          <w:b/>
          <w:bCs/>
        </w:rPr>
        <w:t>Show of Hands:</w:t>
      </w:r>
    </w:p>
    <w:p w14:paraId="5C9896DB" w14:textId="01CB39E3" w:rsidR="00E06157" w:rsidRDefault="00E06157" w:rsidP="00E06157">
      <w:r>
        <w:t>Support for S2-2200808r02:</w:t>
      </w:r>
      <w:r>
        <w:tab/>
        <w:t>5</w:t>
      </w:r>
    </w:p>
    <w:p w14:paraId="7CE8706F" w14:textId="6C786DC3" w:rsidR="00E06157" w:rsidRDefault="00E06157" w:rsidP="00E06157">
      <w:r>
        <w:t>Support for S2-2200808r04:</w:t>
      </w:r>
      <w:r>
        <w:tab/>
        <w:t>5</w:t>
      </w:r>
    </w:p>
    <w:p w14:paraId="57762C7B" w14:textId="224F84DA" w:rsidR="004A68B2" w:rsidRDefault="00E06157" w:rsidP="00771372">
      <w:r>
        <w:t xml:space="preserve">This CR was then </w:t>
      </w:r>
      <w:r w:rsidRPr="00E06157">
        <w:rPr>
          <w:color w:val="FF0000"/>
        </w:rPr>
        <w:t>postponed</w:t>
      </w:r>
      <w:r>
        <w:t>.</w:t>
      </w:r>
    </w:p>
    <w:p w14:paraId="5C946AC2" w14:textId="5FA85DE9" w:rsidR="004A68B2" w:rsidRDefault="004A68B2" w:rsidP="00771372"/>
    <w:p w14:paraId="415C1CBE" w14:textId="77777777" w:rsidR="00E06157" w:rsidRDefault="00E06157" w:rsidP="00E06157">
      <w:pPr>
        <w:pBdr>
          <w:top w:val="single" w:sz="4" w:space="1" w:color="auto"/>
        </w:pBdr>
      </w:pPr>
      <w:r>
        <w:rPr>
          <w:color w:val="0000FF"/>
        </w:rPr>
        <w:t>TD S2</w:t>
      </w:r>
      <w:r>
        <w:rPr>
          <w:color w:val="0000FF"/>
        </w:rPr>
        <w:noBreakHyphen/>
        <w:t>2200869</w:t>
      </w:r>
      <w:r>
        <w:t xml:space="preserve"> (LS OUT) [DRAFT] Reply LS on Use, if any, of network provided Indication of country of UE location (Source: Xiaomi)</w:t>
      </w:r>
    </w:p>
    <w:p w14:paraId="05C78024" w14:textId="77777777" w:rsidR="00E06157" w:rsidRPr="00FC3E14" w:rsidRDefault="00E06157" w:rsidP="00E06157">
      <w:pPr>
        <w:pStyle w:val="FP"/>
        <w:keepNext/>
        <w:rPr>
          <w:b/>
          <w:bCs/>
          <w:i/>
          <w:iCs/>
        </w:rPr>
      </w:pPr>
      <w:r w:rsidRPr="00FC3E14">
        <w:rPr>
          <w:b/>
          <w:bCs/>
          <w:i/>
          <w:iCs/>
        </w:rPr>
        <w:lastRenderedPageBreak/>
        <w:t>e-mail comments:</w:t>
      </w:r>
    </w:p>
    <w:p w14:paraId="518B93C2" w14:textId="77777777" w:rsidR="00E06157" w:rsidRPr="00976F34" w:rsidRDefault="00E06157" w:rsidP="00E06157">
      <w:pPr>
        <w:pStyle w:val="FP"/>
        <w:keepNext/>
        <w:rPr>
          <w:i/>
          <w:iCs/>
        </w:rPr>
      </w:pPr>
      <w:r w:rsidRPr="00976F34">
        <w:rPr>
          <w:i/>
          <w:iCs/>
        </w:rPr>
        <w:t xml:space="preserve">Hannu (Nokia) proposes to note draft LS out </w:t>
      </w:r>
      <w:r>
        <w:rPr>
          <w:i/>
          <w:iCs/>
          <w:color w:val="0000FF"/>
        </w:rPr>
        <w:t>TD S2</w:t>
      </w:r>
      <w:r>
        <w:rPr>
          <w:i/>
          <w:iCs/>
          <w:color w:val="0000FF"/>
        </w:rPr>
        <w:noBreakHyphen/>
        <w:t>2200394</w:t>
      </w:r>
      <w:r w:rsidRPr="00976F34">
        <w:rPr>
          <w:i/>
          <w:iCs/>
        </w:rPr>
        <w:t xml:space="preserve">, 440, 869 and 936 and to use </w:t>
      </w:r>
      <w:r>
        <w:rPr>
          <w:i/>
          <w:iCs/>
          <w:color w:val="0000FF"/>
        </w:rPr>
        <w:t>TD S2</w:t>
      </w:r>
      <w:r>
        <w:rPr>
          <w:i/>
          <w:iCs/>
          <w:color w:val="0000FF"/>
        </w:rPr>
        <w:noBreakHyphen/>
        <w:t>2200567</w:t>
      </w:r>
      <w:r w:rsidRPr="00976F34">
        <w:rPr>
          <w:i/>
          <w:iCs/>
        </w:rPr>
        <w:t xml:space="preserve"> as the basis for SA2 reply LS.</w:t>
      </w:r>
    </w:p>
    <w:p w14:paraId="72B05988" w14:textId="77777777" w:rsidR="00E06157" w:rsidRPr="00976F34" w:rsidRDefault="00E06157" w:rsidP="00E06157">
      <w:pPr>
        <w:pStyle w:val="FP"/>
        <w:keepNext/>
        <w:rPr>
          <w:i/>
          <w:iCs/>
        </w:rPr>
      </w:pPr>
      <w:r w:rsidRPr="00976F34">
        <w:rPr>
          <w:i/>
          <w:iCs/>
        </w:rPr>
        <w:t xml:space="preserve">After discussion on LS in </w:t>
      </w:r>
      <w:r>
        <w:rPr>
          <w:i/>
          <w:iCs/>
          <w:color w:val="0000FF"/>
        </w:rPr>
        <w:t>TD S2</w:t>
      </w:r>
      <w:r>
        <w:rPr>
          <w:i/>
          <w:iCs/>
          <w:color w:val="0000FF"/>
        </w:rPr>
        <w:noBreakHyphen/>
        <w:t>2200043</w:t>
      </w:r>
      <w:r w:rsidRPr="00976F34">
        <w:rPr>
          <w:i/>
          <w:iCs/>
        </w:rPr>
        <w:t xml:space="preserve">, Hannu (Nokia) proposes r01. Can accept either </w:t>
      </w:r>
      <w:r>
        <w:rPr>
          <w:i/>
          <w:iCs/>
          <w:color w:val="0000FF"/>
        </w:rPr>
        <w:t>TD S2</w:t>
      </w:r>
      <w:r>
        <w:rPr>
          <w:i/>
          <w:iCs/>
          <w:color w:val="0000FF"/>
        </w:rPr>
        <w:noBreakHyphen/>
        <w:t>2200567</w:t>
      </w:r>
      <w:r w:rsidRPr="00976F34">
        <w:rPr>
          <w:i/>
          <w:iCs/>
        </w:rPr>
        <w:t xml:space="preserve">r01 or </w:t>
      </w:r>
      <w:r>
        <w:rPr>
          <w:i/>
          <w:iCs/>
          <w:color w:val="0000FF"/>
        </w:rPr>
        <w:t>TD S2</w:t>
      </w:r>
      <w:r>
        <w:rPr>
          <w:i/>
          <w:iCs/>
          <w:color w:val="0000FF"/>
        </w:rPr>
        <w:noBreakHyphen/>
        <w:t>2200869</w:t>
      </w:r>
      <w:r w:rsidRPr="00976F34">
        <w:rPr>
          <w:i/>
          <w:iCs/>
        </w:rPr>
        <w:t>r01 with these principles.</w:t>
      </w:r>
    </w:p>
    <w:p w14:paraId="7267B15C" w14:textId="77777777" w:rsidR="00E06157" w:rsidRPr="00976F34" w:rsidRDefault="00E06157" w:rsidP="00E06157">
      <w:pPr>
        <w:pStyle w:val="FP"/>
        <w:keepNext/>
        <w:rPr>
          <w:i/>
          <w:iCs/>
        </w:rPr>
      </w:pPr>
      <w:r w:rsidRPr="00976F34">
        <w:rPr>
          <w:i/>
          <w:iCs/>
        </w:rPr>
        <w:t>Guillaume (MediaTek Inc.) provides r02.</w:t>
      </w:r>
    </w:p>
    <w:p w14:paraId="0F0C197A" w14:textId="77777777" w:rsidR="00E06157" w:rsidRPr="00976F34" w:rsidRDefault="00E06157" w:rsidP="00E06157">
      <w:pPr>
        <w:pStyle w:val="FP"/>
        <w:keepNext/>
        <w:rPr>
          <w:i/>
          <w:iCs/>
        </w:rPr>
      </w:pPr>
      <w:r w:rsidRPr="00976F34">
        <w:rPr>
          <w:i/>
          <w:iCs/>
        </w:rPr>
        <w:t>Hannu (Nokia) agrees with Guillaume (MediaTek Inc.) on the main points, but provides still r03 for reasons below.</w:t>
      </w:r>
    </w:p>
    <w:p w14:paraId="5E3A04F5" w14:textId="77777777" w:rsidR="00E06157" w:rsidRPr="00976F34" w:rsidRDefault="00E06157" w:rsidP="00E06157">
      <w:pPr>
        <w:pStyle w:val="FP"/>
        <w:keepNext/>
        <w:rPr>
          <w:i/>
          <w:iCs/>
        </w:rPr>
      </w:pPr>
      <w:r w:rsidRPr="00976F34">
        <w:rPr>
          <w:i/>
          <w:iCs/>
        </w:rPr>
        <w:t>Guillaume (MediaTek Inc.) provides r04</w:t>
      </w:r>
    </w:p>
    <w:p w14:paraId="72DD0836" w14:textId="77777777" w:rsidR="00E06157" w:rsidRPr="00976F34" w:rsidRDefault="00E06157" w:rsidP="00E06157">
      <w:pPr>
        <w:pStyle w:val="FP"/>
        <w:keepNext/>
        <w:rPr>
          <w:i/>
          <w:iCs/>
        </w:rPr>
      </w:pPr>
      <w:r w:rsidRPr="00976F34">
        <w:rPr>
          <w:i/>
          <w:iCs/>
        </w:rPr>
        <w:t>Guillaume (MediaTek) responds to Hannu (Nokia)</w:t>
      </w:r>
    </w:p>
    <w:p w14:paraId="2490FE53" w14:textId="77777777" w:rsidR="00E06157" w:rsidRPr="00976F34" w:rsidRDefault="00E06157" w:rsidP="00E06157">
      <w:pPr>
        <w:pStyle w:val="FP"/>
        <w:keepNext/>
        <w:rPr>
          <w:i/>
          <w:iCs/>
        </w:rPr>
      </w:pPr>
      <w:r w:rsidRPr="00976F34">
        <w:rPr>
          <w:i/>
          <w:iCs/>
        </w:rPr>
        <w:t>Stefan (Ericsson) comments</w:t>
      </w:r>
    </w:p>
    <w:p w14:paraId="69796F9F" w14:textId="77777777" w:rsidR="00E06157" w:rsidRPr="00976F34" w:rsidRDefault="00E06157" w:rsidP="00E06157">
      <w:pPr>
        <w:pStyle w:val="FP"/>
        <w:keepNext/>
        <w:rPr>
          <w:i/>
          <w:iCs/>
        </w:rPr>
      </w:pPr>
      <w:r w:rsidRPr="00976F34">
        <w:rPr>
          <w:i/>
          <w:iCs/>
        </w:rPr>
        <w:t>Steve (Huawei) comments</w:t>
      </w:r>
    </w:p>
    <w:p w14:paraId="72BC0CD0" w14:textId="77777777" w:rsidR="00E06157" w:rsidRPr="00976F34" w:rsidRDefault="00E06157" w:rsidP="00E06157">
      <w:pPr>
        <w:pStyle w:val="FP"/>
        <w:keepNext/>
        <w:rPr>
          <w:i/>
          <w:iCs/>
        </w:rPr>
      </w:pPr>
      <w:proofErr w:type="spellStart"/>
      <w:r w:rsidRPr="00976F34">
        <w:rPr>
          <w:i/>
          <w:iCs/>
        </w:rPr>
        <w:t>Yuxin</w:t>
      </w:r>
      <w:proofErr w:type="spellEnd"/>
      <w:r w:rsidRPr="00976F34">
        <w:rPr>
          <w:i/>
          <w:iCs/>
        </w:rPr>
        <w:t xml:space="preserve"> (Xiaomi) comments</w:t>
      </w:r>
    </w:p>
    <w:p w14:paraId="3344708A" w14:textId="77777777" w:rsidR="00E06157" w:rsidRPr="00976F34" w:rsidRDefault="00E06157" w:rsidP="00E06157">
      <w:pPr>
        <w:pStyle w:val="FP"/>
        <w:keepNext/>
        <w:rPr>
          <w:i/>
          <w:iCs/>
        </w:rPr>
      </w:pPr>
      <w:r w:rsidRPr="00976F34">
        <w:rPr>
          <w:i/>
          <w:iCs/>
        </w:rPr>
        <w:t>Guillaume (MediaTek Inc.): for CC#3</w:t>
      </w:r>
    </w:p>
    <w:p w14:paraId="639E240A" w14:textId="77777777" w:rsidR="00E06157" w:rsidRPr="00976F34" w:rsidRDefault="00E06157" w:rsidP="00E06157">
      <w:pPr>
        <w:pStyle w:val="FP"/>
        <w:keepNext/>
        <w:rPr>
          <w:i/>
          <w:iCs/>
        </w:rPr>
      </w:pPr>
      <w:r w:rsidRPr="00976F34">
        <w:rPr>
          <w:i/>
          <w:iCs/>
        </w:rPr>
        <w:t>Hannu (Nokia) agrees with the main substance of the LS but adds a clear question for CT1 in order to get decisive conclusion after one round trip.</w:t>
      </w:r>
    </w:p>
    <w:p w14:paraId="44D97F88" w14:textId="77777777" w:rsidR="00E06157" w:rsidRPr="00976F34" w:rsidRDefault="00E06157" w:rsidP="00E06157">
      <w:pPr>
        <w:pStyle w:val="FP"/>
        <w:keepNext/>
        <w:rPr>
          <w:i/>
          <w:iCs/>
        </w:rPr>
      </w:pPr>
      <w:r w:rsidRPr="00976F34">
        <w:rPr>
          <w:i/>
          <w:iCs/>
        </w:rPr>
        <w:t>Stefan (Ericsson) comments and provides r06</w:t>
      </w:r>
    </w:p>
    <w:p w14:paraId="66FE4D76" w14:textId="77777777" w:rsidR="00E06157" w:rsidRPr="00976F34" w:rsidRDefault="00E06157" w:rsidP="00E06157">
      <w:pPr>
        <w:pStyle w:val="FP"/>
        <w:keepNext/>
        <w:rPr>
          <w:i/>
          <w:iCs/>
        </w:rPr>
      </w:pPr>
      <w:r w:rsidRPr="00976F34">
        <w:rPr>
          <w:i/>
          <w:iCs/>
        </w:rPr>
        <w:t>Hannu (Nokia) agrees with Stefan's text updates but proposes to still ask the question from CT1 in r07.</w:t>
      </w:r>
    </w:p>
    <w:p w14:paraId="44EE8587" w14:textId="77777777" w:rsidR="00E06157" w:rsidRPr="00771372" w:rsidRDefault="00E06157" w:rsidP="00E06157">
      <w:pPr>
        <w:pStyle w:val="FP"/>
        <w:keepNext/>
        <w:rPr>
          <w:i/>
          <w:iCs/>
          <w:lang w:val="fr-FR"/>
        </w:rPr>
      </w:pPr>
      <w:r w:rsidRPr="00771372">
        <w:rPr>
          <w:i/>
          <w:iCs/>
          <w:lang w:val="fr-FR"/>
        </w:rPr>
        <w:t>Jean Yves (Thales) comments on r07</w:t>
      </w:r>
    </w:p>
    <w:p w14:paraId="0D8567D5" w14:textId="77777777" w:rsidR="00E06157" w:rsidRPr="00976F34" w:rsidRDefault="00E06157" w:rsidP="00E06157">
      <w:pPr>
        <w:pStyle w:val="FP"/>
        <w:keepNext/>
        <w:rPr>
          <w:i/>
          <w:iCs/>
        </w:rPr>
      </w:pPr>
      <w:r w:rsidRPr="00976F34">
        <w:rPr>
          <w:i/>
          <w:iCs/>
        </w:rPr>
        <w:t>Guillaume (MediaTek Inc.) cannot accept r05 or r07, provides r08.</w:t>
      </w:r>
    </w:p>
    <w:p w14:paraId="51ED1D69" w14:textId="77777777" w:rsidR="00E06157" w:rsidRPr="00976F34" w:rsidRDefault="00E06157" w:rsidP="00E06157">
      <w:pPr>
        <w:pStyle w:val="FP"/>
        <w:keepNext/>
        <w:rPr>
          <w:i/>
          <w:iCs/>
        </w:rPr>
      </w:pPr>
      <w:r w:rsidRPr="00976F34">
        <w:rPr>
          <w:i/>
          <w:iCs/>
        </w:rPr>
        <w:t>Guillaume (MediaTek Inc.) provides r09</w:t>
      </w:r>
    </w:p>
    <w:p w14:paraId="108E267B" w14:textId="77777777" w:rsidR="00E06157" w:rsidRPr="00976F34" w:rsidRDefault="00E06157" w:rsidP="00E06157">
      <w:pPr>
        <w:pStyle w:val="FP"/>
        <w:keepNext/>
        <w:rPr>
          <w:i/>
          <w:iCs/>
        </w:rPr>
      </w:pPr>
      <w:r w:rsidRPr="00976F34">
        <w:rPr>
          <w:i/>
          <w:iCs/>
        </w:rPr>
        <w:t>Hannu (Nokia) cannot agree r08 as it fails to represent SA2 discussions in this meeting. Provides r09.</w:t>
      </w:r>
    </w:p>
    <w:p w14:paraId="3866EE49" w14:textId="77777777" w:rsidR="00E06157" w:rsidRPr="00976F34" w:rsidRDefault="00E06157" w:rsidP="00E06157">
      <w:pPr>
        <w:pStyle w:val="FP"/>
        <w:keepNext/>
        <w:rPr>
          <w:i/>
          <w:iCs/>
        </w:rPr>
      </w:pPr>
      <w:r w:rsidRPr="00976F34">
        <w:rPr>
          <w:i/>
          <w:iCs/>
        </w:rPr>
        <w:t>Hannu (Nokia) warns Guillaume that uploading of r09 failed. Proposes to continue from the simplified r10.</w:t>
      </w:r>
    </w:p>
    <w:p w14:paraId="5FD049CC" w14:textId="77777777" w:rsidR="00E06157" w:rsidRPr="00976F34" w:rsidRDefault="00E06157" w:rsidP="00E06157">
      <w:pPr>
        <w:pStyle w:val="FP"/>
        <w:keepNext/>
        <w:rPr>
          <w:i/>
          <w:iCs/>
        </w:rPr>
      </w:pPr>
      <w:r w:rsidRPr="00976F34">
        <w:rPr>
          <w:i/>
          <w:iCs/>
        </w:rPr>
        <w:t>Hannu (Nokia) updates his comment to provide r10 with the same contents his earlier revision (r09) as the document upload failed on r09.</w:t>
      </w:r>
    </w:p>
    <w:p w14:paraId="54AC0ACC" w14:textId="77777777" w:rsidR="00E06157" w:rsidRPr="00976F34" w:rsidRDefault="00E06157" w:rsidP="00E06157">
      <w:pPr>
        <w:pStyle w:val="FP"/>
        <w:keepNext/>
        <w:rPr>
          <w:i/>
          <w:iCs/>
        </w:rPr>
      </w:pPr>
      <w:r w:rsidRPr="00976F34">
        <w:rPr>
          <w:i/>
          <w:iCs/>
        </w:rPr>
        <w:t>Guillaume (MediaTek Inc.) objects r10. Provides r11</w:t>
      </w:r>
    </w:p>
    <w:p w14:paraId="67271F54" w14:textId="77777777" w:rsidR="00E06157" w:rsidRPr="00976F34" w:rsidRDefault="00E06157" w:rsidP="00E06157">
      <w:pPr>
        <w:pStyle w:val="FP"/>
        <w:keepNext/>
        <w:rPr>
          <w:i/>
          <w:iCs/>
        </w:rPr>
      </w:pPr>
      <w:r w:rsidRPr="00976F34">
        <w:rPr>
          <w:i/>
          <w:iCs/>
        </w:rPr>
        <w:t>Steve (Huawei) supports r11.</w:t>
      </w:r>
    </w:p>
    <w:p w14:paraId="62E9D6F2" w14:textId="77777777" w:rsidR="00E06157" w:rsidRPr="00976F34" w:rsidRDefault="00E06157" w:rsidP="00E06157">
      <w:pPr>
        <w:pStyle w:val="FP"/>
        <w:keepNext/>
        <w:rPr>
          <w:i/>
          <w:iCs/>
        </w:rPr>
      </w:pPr>
      <w:r w:rsidRPr="00976F34">
        <w:rPr>
          <w:i/>
          <w:iCs/>
        </w:rPr>
        <w:t>Stefan (Ericsson) supports r11</w:t>
      </w:r>
    </w:p>
    <w:p w14:paraId="3FE7DE4D" w14:textId="77777777" w:rsidR="00E06157" w:rsidRPr="00976F34" w:rsidRDefault="00E06157" w:rsidP="00E06157">
      <w:pPr>
        <w:pStyle w:val="FP"/>
        <w:keepNext/>
        <w:rPr>
          <w:i/>
          <w:iCs/>
        </w:rPr>
      </w:pPr>
      <w:proofErr w:type="spellStart"/>
      <w:r w:rsidRPr="00976F34">
        <w:rPr>
          <w:i/>
          <w:iCs/>
        </w:rPr>
        <w:t>Yuxin</w:t>
      </w:r>
      <w:proofErr w:type="spellEnd"/>
      <w:r w:rsidRPr="00976F34">
        <w:rPr>
          <w:i/>
          <w:iCs/>
        </w:rPr>
        <w:t xml:space="preserve"> (Xiaomi) also supports r11.</w:t>
      </w:r>
    </w:p>
    <w:p w14:paraId="3D480863" w14:textId="77777777" w:rsidR="00E06157" w:rsidRPr="00976F34" w:rsidRDefault="00E06157" w:rsidP="00E06157">
      <w:pPr>
        <w:pStyle w:val="FP"/>
        <w:keepNext/>
        <w:rPr>
          <w:i/>
          <w:iCs/>
        </w:rPr>
      </w:pPr>
      <w:r w:rsidRPr="00976F34">
        <w:rPr>
          <w:i/>
          <w:iCs/>
        </w:rPr>
        <w:t>Hannu (Nokia) provides r12</w:t>
      </w:r>
    </w:p>
    <w:p w14:paraId="0F76A4B2" w14:textId="77777777" w:rsidR="00E06157" w:rsidRPr="00976F34" w:rsidRDefault="00E06157" w:rsidP="00E06157">
      <w:pPr>
        <w:pStyle w:val="FP"/>
        <w:keepNext/>
        <w:rPr>
          <w:i/>
          <w:iCs/>
        </w:rPr>
      </w:pPr>
      <w:r w:rsidRPr="00976F34">
        <w:rPr>
          <w:i/>
          <w:iCs/>
        </w:rPr>
        <w:t>==== 8.X, 9.X, 10.X Revisions Deadline ====</w:t>
      </w:r>
    </w:p>
    <w:p w14:paraId="5598F543" w14:textId="77777777" w:rsidR="00E06157" w:rsidRPr="00976F34" w:rsidRDefault="00E06157" w:rsidP="00E06157">
      <w:pPr>
        <w:pStyle w:val="FP"/>
        <w:keepNext/>
        <w:rPr>
          <w:i/>
          <w:iCs/>
        </w:rPr>
      </w:pPr>
      <w:r w:rsidRPr="00976F34">
        <w:rPr>
          <w:i/>
          <w:iCs/>
        </w:rPr>
        <w:t>Leo (Deutsche Telekom) proposes to correct a sentence for the final version of the LS</w:t>
      </w:r>
    </w:p>
    <w:p w14:paraId="6805F8CF" w14:textId="77777777" w:rsidR="00E06157" w:rsidRPr="00976F34" w:rsidRDefault="00E06157" w:rsidP="00E06157">
      <w:pPr>
        <w:pStyle w:val="FP"/>
        <w:keepNext/>
        <w:rPr>
          <w:i/>
          <w:iCs/>
        </w:rPr>
      </w:pPr>
      <w:r w:rsidRPr="00976F34">
        <w:rPr>
          <w:i/>
          <w:iCs/>
        </w:rPr>
        <w:t>Hannu (Nokia) agrees with Leo that the proposed correction is needed.</w:t>
      </w:r>
    </w:p>
    <w:p w14:paraId="48270580" w14:textId="77777777" w:rsidR="00E06157" w:rsidRPr="00976F34" w:rsidRDefault="00E06157" w:rsidP="00E06157">
      <w:pPr>
        <w:pStyle w:val="FP"/>
        <w:keepNext/>
        <w:rPr>
          <w:i/>
          <w:iCs/>
        </w:rPr>
      </w:pPr>
      <w:r w:rsidRPr="00976F34">
        <w:rPr>
          <w:i/>
          <w:iCs/>
        </w:rPr>
        <w:t>Guillaume (MediaTek Inc.) cannot agree r12. We support r11 or a very simple answer to CT1's question: see r13</w:t>
      </w:r>
    </w:p>
    <w:p w14:paraId="1C0AD359" w14:textId="77777777" w:rsidR="00E06157" w:rsidRPr="00976F34" w:rsidRDefault="00E06157" w:rsidP="00E06157">
      <w:pPr>
        <w:pStyle w:val="FP"/>
        <w:keepNext/>
        <w:rPr>
          <w:i/>
          <w:iCs/>
        </w:rPr>
      </w:pPr>
      <w:r w:rsidRPr="00976F34">
        <w:rPr>
          <w:i/>
          <w:iCs/>
        </w:rPr>
        <w:t>Hannu (Nokia) can't agree r13, but completes the answer in r14.</w:t>
      </w:r>
    </w:p>
    <w:p w14:paraId="665ABA9F" w14:textId="77777777" w:rsidR="00E06157" w:rsidRPr="00976F34" w:rsidRDefault="00E06157" w:rsidP="00E06157">
      <w:pPr>
        <w:pStyle w:val="FP"/>
        <w:keepNext/>
        <w:rPr>
          <w:i/>
          <w:iCs/>
        </w:rPr>
      </w:pPr>
      <w:r w:rsidRPr="00976F34">
        <w:rPr>
          <w:i/>
          <w:iCs/>
        </w:rPr>
        <w:t>Steve (Huawei) r11 or the draft r13 is good.</w:t>
      </w:r>
    </w:p>
    <w:p w14:paraId="41B655EE" w14:textId="77777777" w:rsidR="00E06157" w:rsidRPr="00976F34" w:rsidRDefault="00E06157" w:rsidP="00E06157">
      <w:pPr>
        <w:pStyle w:val="FP"/>
        <w:keepNext/>
        <w:rPr>
          <w:i/>
          <w:iCs/>
        </w:rPr>
      </w:pPr>
      <w:r w:rsidRPr="00976F34">
        <w:rPr>
          <w:i/>
          <w:iCs/>
        </w:rPr>
        <w:t>Hannu (Nokia) proposes to mark up this document for CC#4</w:t>
      </w:r>
    </w:p>
    <w:p w14:paraId="0B0B6215" w14:textId="77777777" w:rsidR="00E06157" w:rsidRPr="00976F34" w:rsidRDefault="00E06157" w:rsidP="00E06157">
      <w:pPr>
        <w:pStyle w:val="FP"/>
        <w:keepNext/>
        <w:rPr>
          <w:i/>
          <w:iCs/>
        </w:rPr>
      </w:pPr>
      <w:r w:rsidRPr="00976F34">
        <w:rPr>
          <w:i/>
          <w:iCs/>
        </w:rPr>
        <w:t>Hannu (Nokia) asks question and asks Steve to consider r14.</w:t>
      </w:r>
    </w:p>
    <w:p w14:paraId="4EBE7234" w14:textId="77777777" w:rsidR="00E06157" w:rsidRPr="00976F34" w:rsidRDefault="00E06157" w:rsidP="00E06157">
      <w:pPr>
        <w:pStyle w:val="FP"/>
        <w:keepNext/>
        <w:rPr>
          <w:i/>
          <w:iCs/>
        </w:rPr>
      </w:pPr>
      <w:r w:rsidRPr="00976F34">
        <w:rPr>
          <w:i/>
          <w:iCs/>
        </w:rPr>
        <w:t>Guillaume (MediaTek Inc.) cannot agree with r14</w:t>
      </w:r>
    </w:p>
    <w:p w14:paraId="7B302607" w14:textId="77777777" w:rsidR="00E06157" w:rsidRPr="00976F34" w:rsidRDefault="00E06157" w:rsidP="00E06157">
      <w:pPr>
        <w:pStyle w:val="FP"/>
        <w:keepNext/>
        <w:rPr>
          <w:i/>
          <w:iCs/>
        </w:rPr>
      </w:pPr>
      <w:r w:rsidRPr="00976F34">
        <w:rPr>
          <w:i/>
          <w:iCs/>
        </w:rPr>
        <w:t>Hannu (Nokia) asks question from Guillaume and provides r15.</w:t>
      </w:r>
    </w:p>
    <w:p w14:paraId="012FE564" w14:textId="77777777" w:rsidR="00E06157" w:rsidRPr="00976F34" w:rsidRDefault="00E06157" w:rsidP="00E06157">
      <w:pPr>
        <w:pStyle w:val="FP"/>
        <w:keepNext/>
        <w:rPr>
          <w:i/>
          <w:iCs/>
        </w:rPr>
      </w:pPr>
      <w:r w:rsidRPr="00976F34">
        <w:rPr>
          <w:i/>
          <w:iCs/>
        </w:rPr>
        <w:t>Hannu (Nokia) replies to Steve</w:t>
      </w:r>
    </w:p>
    <w:p w14:paraId="257FD0C5" w14:textId="77777777" w:rsidR="00E06157" w:rsidRPr="00976F34" w:rsidRDefault="00E06157" w:rsidP="00E06157">
      <w:pPr>
        <w:pStyle w:val="FP"/>
        <w:keepNext/>
        <w:rPr>
          <w:i/>
          <w:iCs/>
        </w:rPr>
      </w:pPr>
      <w:r w:rsidRPr="00976F34">
        <w:rPr>
          <w:i/>
          <w:iCs/>
        </w:rPr>
        <w:t>Guillaume (MediaTek Inc.) is ok with r15-</w:t>
      </w:r>
    </w:p>
    <w:p w14:paraId="3378EC30" w14:textId="77777777" w:rsidR="00E06157" w:rsidRPr="00976F34" w:rsidRDefault="00E06157" w:rsidP="00E06157">
      <w:pPr>
        <w:pStyle w:val="FP"/>
        <w:keepNext/>
        <w:rPr>
          <w:i/>
          <w:iCs/>
        </w:rPr>
      </w:pPr>
      <w:r w:rsidRPr="00976F34">
        <w:rPr>
          <w:i/>
          <w:iCs/>
        </w:rPr>
        <w:t>Steve (Huawei) can live with r15.</w:t>
      </w:r>
    </w:p>
    <w:p w14:paraId="4109AB84" w14:textId="77777777" w:rsidR="00E06157" w:rsidRPr="00976F34" w:rsidRDefault="00E06157" w:rsidP="00E06157">
      <w:pPr>
        <w:pStyle w:val="FP"/>
        <w:keepNext/>
        <w:rPr>
          <w:i/>
          <w:iCs/>
        </w:rPr>
      </w:pPr>
      <w:r w:rsidRPr="00976F34">
        <w:rPr>
          <w:i/>
          <w:iCs/>
        </w:rPr>
        <w:t>Stefan (Ericsson) OK with r15</w:t>
      </w:r>
    </w:p>
    <w:p w14:paraId="2B05C062" w14:textId="77777777" w:rsidR="00E06157" w:rsidRPr="00976F34" w:rsidRDefault="00E06157" w:rsidP="00E06157">
      <w:pPr>
        <w:pStyle w:val="FP"/>
        <w:keepNext/>
        <w:rPr>
          <w:i/>
          <w:iCs/>
        </w:rPr>
      </w:pPr>
      <w:r w:rsidRPr="00976F34">
        <w:rPr>
          <w:i/>
          <w:iCs/>
        </w:rPr>
        <w:t>==== 8.X, 9.X, 10.X Final Deadline ====</w:t>
      </w:r>
    </w:p>
    <w:p w14:paraId="16B22E18" w14:textId="77777777" w:rsidR="00E06157" w:rsidRPr="00976F34" w:rsidRDefault="00E06157" w:rsidP="00E06157">
      <w:pPr>
        <w:pStyle w:val="FP"/>
        <w:keepNext/>
        <w:rPr>
          <w:i/>
          <w:iCs/>
        </w:rPr>
      </w:pPr>
      <w:r w:rsidRPr="00976F34">
        <w:rPr>
          <w:i/>
          <w:iCs/>
        </w:rPr>
        <w:t>Jean Yves (Thales) OK with r15</w:t>
      </w:r>
    </w:p>
    <w:p w14:paraId="4C9F14ED" w14:textId="77777777" w:rsidR="00E06157" w:rsidRPr="00976F34" w:rsidRDefault="00E06157" w:rsidP="00E06157">
      <w:pPr>
        <w:pStyle w:val="FP"/>
        <w:keepNext/>
        <w:rPr>
          <w:i/>
          <w:iCs/>
        </w:rPr>
      </w:pPr>
      <w:r w:rsidRPr="00976F34">
        <w:rPr>
          <w:i/>
          <w:iCs/>
        </w:rPr>
        <w:t>Scott (Inspur) can live with r15.</w:t>
      </w:r>
    </w:p>
    <w:p w14:paraId="0DF2A982" w14:textId="77777777" w:rsidR="00E06157" w:rsidRPr="00976F34" w:rsidRDefault="00E06157" w:rsidP="00E06157">
      <w:pPr>
        <w:pStyle w:val="FP"/>
        <w:keepNext/>
        <w:rPr>
          <w:i/>
          <w:iCs/>
        </w:rPr>
      </w:pPr>
      <w:r w:rsidRPr="00976F34">
        <w:rPr>
          <w:i/>
          <w:iCs/>
        </w:rPr>
        <w:t>Hannu (Nokia) replies to Jean Yves and asks for verification of r15 approval in CC#4 but does not expect any discussion on the contents.</w:t>
      </w:r>
    </w:p>
    <w:p w14:paraId="315D98CC" w14:textId="77777777" w:rsidR="00E06157" w:rsidRPr="00DA12F6" w:rsidRDefault="00E06157" w:rsidP="00E06157">
      <w:pPr>
        <w:keepNext/>
        <w:rPr>
          <w:rFonts w:cs="Arial"/>
          <w:b/>
        </w:rPr>
      </w:pPr>
      <w:r w:rsidRPr="00DA12F6">
        <w:rPr>
          <w:rFonts w:cs="Arial"/>
          <w:b/>
        </w:rPr>
        <w:t>Discussion and conclusion:</w:t>
      </w:r>
    </w:p>
    <w:p w14:paraId="6EBBA944" w14:textId="5301F2AB" w:rsidR="00E06157" w:rsidRPr="00F8401A" w:rsidRDefault="00E06157" w:rsidP="00E06157">
      <w:r>
        <w:t>r15</w:t>
      </w:r>
      <w:r w:rsidR="00F8401A" w:rsidRPr="00F8401A">
        <w:t xml:space="preserve"> </w:t>
      </w:r>
      <w:r w:rsidR="00F8401A">
        <w:t>was proposed</w:t>
      </w:r>
      <w:r>
        <w:t xml:space="preserve">. </w:t>
      </w:r>
      <w:r w:rsidR="00F8401A">
        <w:rPr>
          <w:color w:val="0000FF"/>
        </w:rPr>
        <w:t>S2</w:t>
      </w:r>
      <w:r w:rsidR="00F8401A">
        <w:rPr>
          <w:color w:val="0000FF"/>
        </w:rPr>
        <w:noBreakHyphen/>
        <w:t>2200869r15</w:t>
      </w:r>
      <w:r w:rsidR="00F8401A">
        <w:t xml:space="preserve"> was agreed and revised in </w:t>
      </w:r>
      <w:r w:rsidR="00F8401A" w:rsidRPr="00F8401A">
        <w:rPr>
          <w:color w:val="0000FF"/>
        </w:rPr>
        <w:t>S2-2201844</w:t>
      </w:r>
      <w:r w:rsidR="00F8401A">
        <w:t xml:space="preserve">, which was </w:t>
      </w:r>
      <w:r w:rsidR="00F8401A" w:rsidRPr="00C3284B">
        <w:rPr>
          <w:color w:val="FF0000"/>
          <w:lang w:eastAsia="en-US"/>
        </w:rPr>
        <w:t>approved</w:t>
      </w:r>
      <w:r w:rsidR="00F8401A">
        <w:t>.</w:t>
      </w:r>
    </w:p>
    <w:p w14:paraId="616D81D5" w14:textId="77777777" w:rsidR="00E06157" w:rsidRDefault="00E06157" w:rsidP="00E06157">
      <w:pPr>
        <w:pBdr>
          <w:top w:val="single" w:sz="4" w:space="1" w:color="auto"/>
        </w:pBdr>
      </w:pPr>
      <w:r>
        <w:rPr>
          <w:color w:val="0000FF"/>
        </w:rPr>
        <w:t>TD S2</w:t>
      </w:r>
      <w:r>
        <w:rPr>
          <w:color w:val="0000FF"/>
        </w:rPr>
        <w:noBreakHyphen/>
        <w:t>2200043</w:t>
      </w:r>
      <w:r>
        <w:t xml:space="preserve"> (LS In) Use, if any, of network provided 'Indication of country of UE location' (Source: CT WG1)</w:t>
      </w:r>
    </w:p>
    <w:p w14:paraId="411AB9F8" w14:textId="77777777" w:rsidR="00E06157" w:rsidRPr="00FC3E14" w:rsidRDefault="00E06157" w:rsidP="00E06157">
      <w:pPr>
        <w:pStyle w:val="FP"/>
        <w:keepNext/>
        <w:rPr>
          <w:b/>
          <w:bCs/>
          <w:i/>
          <w:iCs/>
        </w:rPr>
      </w:pPr>
      <w:r w:rsidRPr="00FC3E14">
        <w:rPr>
          <w:b/>
          <w:bCs/>
          <w:i/>
          <w:iCs/>
        </w:rPr>
        <w:lastRenderedPageBreak/>
        <w:t>e-mail comments:</w:t>
      </w:r>
    </w:p>
    <w:p w14:paraId="395D4705" w14:textId="77777777" w:rsidR="00E06157" w:rsidRPr="00976F34" w:rsidRDefault="00E06157" w:rsidP="00E06157">
      <w:pPr>
        <w:pStyle w:val="FP"/>
        <w:keepNext/>
        <w:rPr>
          <w:i/>
          <w:iCs/>
        </w:rPr>
      </w:pPr>
      <w:r w:rsidRPr="00976F34">
        <w:rPr>
          <w:i/>
          <w:iCs/>
        </w:rPr>
        <w:t>Hannu (Nokia) proposes to look at the motivation behind sending the country indication to the UE along with reject cause #78.</w:t>
      </w:r>
    </w:p>
    <w:p w14:paraId="4A7A622F" w14:textId="77777777" w:rsidR="00E06157" w:rsidRPr="00976F34" w:rsidRDefault="00E06157" w:rsidP="00E06157">
      <w:pPr>
        <w:pStyle w:val="FP"/>
        <w:keepNext/>
        <w:rPr>
          <w:i/>
          <w:iCs/>
        </w:rPr>
      </w:pPr>
      <w:r w:rsidRPr="00976F34">
        <w:rPr>
          <w:i/>
          <w:iCs/>
        </w:rPr>
        <w:t>Jean Yves (Thales) rapporteur comments on several LS response proposals and suggest a way forward.</w:t>
      </w:r>
    </w:p>
    <w:p w14:paraId="541576F8" w14:textId="77777777" w:rsidR="00E06157" w:rsidRPr="00976F34" w:rsidRDefault="00E06157" w:rsidP="00E06157">
      <w:pPr>
        <w:pStyle w:val="FP"/>
        <w:keepNext/>
        <w:rPr>
          <w:i/>
          <w:iCs/>
        </w:rPr>
      </w:pPr>
      <w:r w:rsidRPr="00976F34">
        <w:rPr>
          <w:i/>
          <w:iCs/>
        </w:rPr>
        <w:t>Guillaume (MediaTek) repeats comments on this thread (sorry I did miss it earlier)</w:t>
      </w:r>
    </w:p>
    <w:p w14:paraId="5681F663" w14:textId="77777777" w:rsidR="00E06157" w:rsidRPr="00976F34" w:rsidRDefault="00E06157" w:rsidP="00E06157">
      <w:pPr>
        <w:pStyle w:val="FP"/>
        <w:keepNext/>
        <w:rPr>
          <w:i/>
          <w:iCs/>
        </w:rPr>
      </w:pPr>
      <w:r w:rsidRPr="00976F34">
        <w:rPr>
          <w:i/>
          <w:iCs/>
        </w:rPr>
        <w:t>Jean Yves (Thales) answers to Guillaume and repeats rapporteur proposal to keep 2 LS proposal for discussion.</w:t>
      </w:r>
    </w:p>
    <w:p w14:paraId="52D61C30" w14:textId="77777777" w:rsidR="00E06157" w:rsidRPr="00976F34" w:rsidRDefault="00E06157" w:rsidP="00E06157">
      <w:pPr>
        <w:pStyle w:val="FP"/>
        <w:keepNext/>
        <w:rPr>
          <w:i/>
          <w:iCs/>
        </w:rPr>
      </w:pPr>
      <w:r w:rsidRPr="00976F34">
        <w:rPr>
          <w:i/>
          <w:iCs/>
        </w:rPr>
        <w:t>Stefan (Ericsson) provides comments</w:t>
      </w:r>
    </w:p>
    <w:p w14:paraId="7B0450AD" w14:textId="77777777" w:rsidR="00E06157" w:rsidRPr="00976F34" w:rsidRDefault="00E06157" w:rsidP="00E06157">
      <w:pPr>
        <w:pStyle w:val="FP"/>
        <w:keepNext/>
        <w:rPr>
          <w:i/>
          <w:iCs/>
        </w:rPr>
      </w:pPr>
      <w:r w:rsidRPr="00976F34">
        <w:rPr>
          <w:i/>
          <w:iCs/>
        </w:rPr>
        <w:t>Hannu (Nokia) thanks Jean Yves (Thales) for identifying two draft LSs to represent the different views and points out that the network enforcement of UE's PLMN selection was introduced to ensure the legal requirements on roaming and regulatory services (LI, emergency) can be met.</w:t>
      </w:r>
    </w:p>
    <w:p w14:paraId="6F97E49F" w14:textId="77777777" w:rsidR="00E06157" w:rsidRPr="00976F34" w:rsidRDefault="00E06157" w:rsidP="00E06157">
      <w:pPr>
        <w:pStyle w:val="FP"/>
        <w:keepNext/>
        <w:rPr>
          <w:i/>
          <w:iCs/>
        </w:rPr>
      </w:pPr>
      <w:r w:rsidRPr="00976F34">
        <w:rPr>
          <w:i/>
          <w:iCs/>
        </w:rPr>
        <w:t>Hannu (Nokia) asks how is the UE expected to select the PLMN without knowing the country?</w:t>
      </w:r>
    </w:p>
    <w:p w14:paraId="312A97A2" w14:textId="77777777" w:rsidR="00E06157" w:rsidRPr="00976F34" w:rsidRDefault="00E06157" w:rsidP="00E06157">
      <w:pPr>
        <w:pStyle w:val="FP"/>
        <w:keepNext/>
        <w:rPr>
          <w:i/>
          <w:iCs/>
        </w:rPr>
      </w:pPr>
      <w:r w:rsidRPr="00976F34">
        <w:rPr>
          <w:i/>
          <w:iCs/>
        </w:rPr>
        <w:t>Guillaume (MediaTek Inc.) responds to Jean-Yves (Thales)</w:t>
      </w:r>
    </w:p>
    <w:p w14:paraId="4A07DCAC" w14:textId="77777777" w:rsidR="00E06157" w:rsidRPr="00976F34" w:rsidRDefault="00E06157" w:rsidP="00E06157">
      <w:pPr>
        <w:pStyle w:val="FP"/>
        <w:keepNext/>
        <w:rPr>
          <w:i/>
          <w:iCs/>
        </w:rPr>
      </w:pPr>
      <w:r w:rsidRPr="00976F34">
        <w:rPr>
          <w:i/>
          <w:iCs/>
        </w:rPr>
        <w:t>Scott (Inspur) answers Hannu, Jean Yves, Guillaume on the correct way forward for the LS.</w:t>
      </w:r>
    </w:p>
    <w:p w14:paraId="2AA97C84" w14:textId="77777777" w:rsidR="00E06157" w:rsidRPr="00976F34" w:rsidRDefault="00E06157" w:rsidP="00E06157">
      <w:pPr>
        <w:pStyle w:val="FP"/>
        <w:keepNext/>
        <w:rPr>
          <w:i/>
          <w:iCs/>
        </w:rPr>
      </w:pPr>
      <w:r w:rsidRPr="00976F34">
        <w:rPr>
          <w:i/>
          <w:iCs/>
        </w:rPr>
        <w:t>Scott (Inspur) comments on several LS response proposals and suggest a way forward.</w:t>
      </w:r>
    </w:p>
    <w:p w14:paraId="431A991D" w14:textId="77777777" w:rsidR="00E06157" w:rsidRPr="00976F34" w:rsidRDefault="00E06157" w:rsidP="00E06157">
      <w:pPr>
        <w:pStyle w:val="FP"/>
        <w:keepNext/>
        <w:rPr>
          <w:i/>
          <w:iCs/>
        </w:rPr>
      </w:pPr>
      <w:proofErr w:type="spellStart"/>
      <w:r w:rsidRPr="00976F34">
        <w:rPr>
          <w:i/>
          <w:iCs/>
        </w:rPr>
        <w:t>Jingran</w:t>
      </w:r>
      <w:proofErr w:type="spellEnd"/>
      <w:r w:rsidRPr="00976F34">
        <w:rPr>
          <w:i/>
          <w:iCs/>
        </w:rPr>
        <w:t xml:space="preserve"> (OPPO) comments on how to reply this LS.</w:t>
      </w:r>
    </w:p>
    <w:p w14:paraId="6E70BA1C" w14:textId="77777777" w:rsidR="00E06157" w:rsidRPr="00976F34" w:rsidRDefault="00E06157" w:rsidP="00E06157">
      <w:pPr>
        <w:pStyle w:val="FP"/>
        <w:keepNext/>
        <w:rPr>
          <w:i/>
          <w:iCs/>
        </w:rPr>
      </w:pPr>
      <w:r w:rsidRPr="00976F34">
        <w:rPr>
          <w:i/>
          <w:iCs/>
        </w:rPr>
        <w:t>Wanqiang (Huawei) comments and proposes to make a decision ASAP.</w:t>
      </w:r>
    </w:p>
    <w:p w14:paraId="75A0B66F" w14:textId="77777777" w:rsidR="00E06157" w:rsidRPr="00976F34" w:rsidRDefault="00E06157" w:rsidP="00E06157">
      <w:pPr>
        <w:pStyle w:val="FP"/>
        <w:keepNext/>
        <w:rPr>
          <w:i/>
          <w:iCs/>
        </w:rPr>
      </w:pPr>
      <w:r w:rsidRPr="00976F34">
        <w:rPr>
          <w:i/>
          <w:iCs/>
        </w:rPr>
        <w:t xml:space="preserve">Scott (Inspur) comments on Stepan and </w:t>
      </w:r>
      <w:proofErr w:type="spellStart"/>
      <w:r w:rsidRPr="00976F34">
        <w:rPr>
          <w:i/>
          <w:iCs/>
        </w:rPr>
        <w:t>Hannu's</w:t>
      </w:r>
      <w:proofErr w:type="spellEnd"/>
      <w:r w:rsidRPr="00976F34">
        <w:rPr>
          <w:i/>
          <w:iCs/>
        </w:rPr>
        <w:t xml:space="preserve"> reply.</w:t>
      </w:r>
    </w:p>
    <w:p w14:paraId="3183C0AD" w14:textId="77777777" w:rsidR="00E06157" w:rsidRPr="00976F34" w:rsidRDefault="00E06157" w:rsidP="00E06157">
      <w:pPr>
        <w:pStyle w:val="FP"/>
        <w:keepNext/>
        <w:rPr>
          <w:i/>
          <w:iCs/>
        </w:rPr>
      </w:pPr>
      <w:proofErr w:type="spellStart"/>
      <w:r w:rsidRPr="00976F34">
        <w:rPr>
          <w:i/>
          <w:iCs/>
        </w:rPr>
        <w:t>Yuxin</w:t>
      </w:r>
      <w:proofErr w:type="spellEnd"/>
      <w:r w:rsidRPr="00976F34">
        <w:rPr>
          <w:i/>
          <w:iCs/>
        </w:rPr>
        <w:t xml:space="preserve"> (Xiaomi) comments on discussing the LS reply.</w:t>
      </w:r>
    </w:p>
    <w:p w14:paraId="26838C88" w14:textId="77777777" w:rsidR="00E06157" w:rsidRPr="00976F34" w:rsidRDefault="00E06157" w:rsidP="00E06157">
      <w:pPr>
        <w:pStyle w:val="FP"/>
        <w:keepNext/>
        <w:rPr>
          <w:i/>
          <w:iCs/>
        </w:rPr>
      </w:pPr>
      <w:r w:rsidRPr="00976F34">
        <w:rPr>
          <w:i/>
          <w:iCs/>
        </w:rPr>
        <w:t xml:space="preserve">Guillaume (MediaTek Inc.) responds to </w:t>
      </w:r>
      <w:proofErr w:type="spellStart"/>
      <w:r w:rsidRPr="00976F34">
        <w:rPr>
          <w:i/>
          <w:iCs/>
        </w:rPr>
        <w:t>Jingran</w:t>
      </w:r>
      <w:proofErr w:type="spellEnd"/>
      <w:r w:rsidRPr="00976F34">
        <w:rPr>
          <w:i/>
          <w:iCs/>
        </w:rPr>
        <w:t xml:space="preserve"> (OPPO)</w:t>
      </w:r>
    </w:p>
    <w:p w14:paraId="1FB31586" w14:textId="77777777" w:rsidR="00E06157" w:rsidRPr="00976F34" w:rsidRDefault="00E06157" w:rsidP="00E06157">
      <w:pPr>
        <w:pStyle w:val="FP"/>
        <w:keepNext/>
        <w:rPr>
          <w:i/>
          <w:iCs/>
        </w:rPr>
      </w:pPr>
      <w:proofErr w:type="spellStart"/>
      <w:r w:rsidRPr="00976F34">
        <w:rPr>
          <w:i/>
          <w:iCs/>
        </w:rPr>
        <w:t>Jingran</w:t>
      </w:r>
      <w:proofErr w:type="spellEnd"/>
      <w:r w:rsidRPr="00976F34">
        <w:rPr>
          <w:i/>
          <w:iCs/>
        </w:rPr>
        <w:t xml:space="preserve"> (OPPO) replies to Guillaume (MediaTek Inc.).</w:t>
      </w:r>
    </w:p>
    <w:p w14:paraId="344D8089" w14:textId="77777777" w:rsidR="00E06157" w:rsidRPr="00976F34" w:rsidRDefault="00E06157" w:rsidP="00E06157">
      <w:pPr>
        <w:pStyle w:val="FP"/>
        <w:keepNext/>
        <w:rPr>
          <w:i/>
          <w:iCs/>
        </w:rPr>
      </w:pPr>
      <w:r w:rsidRPr="00976F34">
        <w:rPr>
          <w:i/>
          <w:iCs/>
        </w:rPr>
        <w:t xml:space="preserve">Jean-Yves (Thales) provides answers to </w:t>
      </w:r>
      <w:proofErr w:type="spellStart"/>
      <w:r w:rsidRPr="00976F34">
        <w:rPr>
          <w:i/>
          <w:iCs/>
        </w:rPr>
        <w:t>Yuxin</w:t>
      </w:r>
      <w:proofErr w:type="spellEnd"/>
      <w:r w:rsidRPr="00976F34">
        <w:rPr>
          <w:i/>
          <w:iCs/>
        </w:rPr>
        <w:t xml:space="preserve"> and promotes consensus.</w:t>
      </w:r>
    </w:p>
    <w:p w14:paraId="1C48CCDB" w14:textId="77777777" w:rsidR="00E06157" w:rsidRPr="00976F34" w:rsidRDefault="00E06157" w:rsidP="00E06157">
      <w:pPr>
        <w:pStyle w:val="FP"/>
        <w:keepNext/>
        <w:rPr>
          <w:i/>
          <w:iCs/>
        </w:rPr>
      </w:pPr>
      <w:r w:rsidRPr="00976F34">
        <w:rPr>
          <w:i/>
          <w:iCs/>
        </w:rPr>
        <w:t xml:space="preserve">Stefan (Ericsson) replies to </w:t>
      </w:r>
      <w:proofErr w:type="spellStart"/>
      <w:r w:rsidRPr="00976F34">
        <w:rPr>
          <w:i/>
          <w:iCs/>
        </w:rPr>
        <w:t>Jingran</w:t>
      </w:r>
      <w:proofErr w:type="spellEnd"/>
    </w:p>
    <w:p w14:paraId="2FE7B32B" w14:textId="77777777" w:rsidR="00E06157" w:rsidRPr="00976F34" w:rsidRDefault="00E06157" w:rsidP="00E06157">
      <w:pPr>
        <w:pStyle w:val="FP"/>
        <w:keepNext/>
        <w:rPr>
          <w:i/>
          <w:iCs/>
        </w:rPr>
      </w:pPr>
      <w:r w:rsidRPr="00976F34">
        <w:rPr>
          <w:i/>
          <w:iCs/>
        </w:rPr>
        <w:t>Stefan (Ericsson) replies to Hannu</w:t>
      </w:r>
    </w:p>
    <w:p w14:paraId="66D148A4" w14:textId="77777777" w:rsidR="00E06157" w:rsidRPr="00976F34" w:rsidRDefault="00E06157" w:rsidP="00E06157">
      <w:pPr>
        <w:pStyle w:val="FP"/>
        <w:keepNext/>
        <w:rPr>
          <w:i/>
          <w:iCs/>
        </w:rPr>
      </w:pPr>
      <w:r w:rsidRPr="00976F34">
        <w:rPr>
          <w:i/>
          <w:iCs/>
        </w:rPr>
        <w:t>Hannu (Nokia) replies to Guillaume (MediaTek Inc.)</w:t>
      </w:r>
    </w:p>
    <w:p w14:paraId="05DCBB7C" w14:textId="77777777" w:rsidR="00E06157" w:rsidRPr="00976F34" w:rsidRDefault="00E06157" w:rsidP="00E06157">
      <w:pPr>
        <w:pStyle w:val="FP"/>
        <w:keepNext/>
        <w:rPr>
          <w:i/>
          <w:iCs/>
        </w:rPr>
      </w:pPr>
      <w:r w:rsidRPr="00976F34">
        <w:rPr>
          <w:i/>
          <w:iCs/>
        </w:rPr>
        <w:t>Guillaume (MediaTek Inc.): for CC#3</w:t>
      </w:r>
    </w:p>
    <w:p w14:paraId="001139DA" w14:textId="77777777" w:rsidR="00E06157" w:rsidRPr="00976F34" w:rsidRDefault="00E06157" w:rsidP="00E06157">
      <w:pPr>
        <w:pStyle w:val="FP"/>
        <w:keepNext/>
        <w:rPr>
          <w:i/>
          <w:iCs/>
        </w:rPr>
      </w:pPr>
      <w:r w:rsidRPr="00976F34">
        <w:rPr>
          <w:i/>
          <w:iCs/>
        </w:rPr>
        <w:t>==== 8.X, 9.X, 10.X Revisions Deadline ====</w:t>
      </w:r>
    </w:p>
    <w:p w14:paraId="2FE4FD58" w14:textId="77777777" w:rsidR="00E06157" w:rsidRPr="00976F34" w:rsidRDefault="00E06157" w:rsidP="00E06157">
      <w:pPr>
        <w:pStyle w:val="FP"/>
        <w:keepNext/>
        <w:rPr>
          <w:i/>
          <w:iCs/>
        </w:rPr>
      </w:pPr>
      <w:r w:rsidRPr="00976F34">
        <w:rPr>
          <w:i/>
          <w:iCs/>
        </w:rPr>
        <w:t>==== 8.X, 9.X, 10.X Final Deadline ====</w:t>
      </w:r>
    </w:p>
    <w:p w14:paraId="7ED7E5B1" w14:textId="77777777" w:rsidR="00E06157" w:rsidRPr="00DA12F6" w:rsidRDefault="00E06157" w:rsidP="00E06157">
      <w:pPr>
        <w:keepNext/>
        <w:rPr>
          <w:rFonts w:cs="Arial"/>
          <w:b/>
        </w:rPr>
      </w:pPr>
      <w:r w:rsidRPr="00DA12F6">
        <w:rPr>
          <w:rFonts w:cs="Arial"/>
          <w:b/>
        </w:rPr>
        <w:t>Discussion and conclusion:</w:t>
      </w:r>
    </w:p>
    <w:p w14:paraId="5632600A" w14:textId="0DBC76DC" w:rsidR="00F8401A" w:rsidRPr="00513042" w:rsidRDefault="00F8401A" w:rsidP="00F8401A">
      <w:r>
        <w:t xml:space="preserve">Final response in </w:t>
      </w:r>
      <w:r w:rsidRPr="00513042">
        <w:rPr>
          <w:color w:val="0000FF"/>
        </w:rPr>
        <w:t>S2-22018</w:t>
      </w:r>
      <w:r>
        <w:rPr>
          <w:color w:val="0000FF"/>
        </w:rPr>
        <w:t>44</w:t>
      </w:r>
      <w:r>
        <w:t xml:space="preserve"> (Status: Replied to).</w:t>
      </w:r>
    </w:p>
    <w:p w14:paraId="3B93C524" w14:textId="77777777" w:rsidR="00E06157" w:rsidRDefault="00E06157" w:rsidP="00E06157"/>
    <w:p w14:paraId="3E64E2A8" w14:textId="77777777" w:rsidR="00F8401A" w:rsidRDefault="00F8401A" w:rsidP="00F8401A">
      <w:pPr>
        <w:pBdr>
          <w:top w:val="single" w:sz="4" w:space="1" w:color="auto"/>
        </w:pBdr>
      </w:pPr>
      <w:r>
        <w:rPr>
          <w:color w:val="0000FF"/>
        </w:rPr>
        <w:t>TD S2</w:t>
      </w:r>
      <w:r>
        <w:rPr>
          <w:color w:val="0000FF"/>
        </w:rPr>
        <w:noBreakHyphen/>
        <w:t>2201100</w:t>
      </w:r>
      <w:r>
        <w:t xml:space="preserve"> (LS OUT) [DRAFT] Reply LS on validity of cause value #78 (Source: Qualcomm)</w:t>
      </w:r>
    </w:p>
    <w:p w14:paraId="3F581E06" w14:textId="77777777" w:rsidR="00F8401A" w:rsidRPr="00620BAB" w:rsidRDefault="00F8401A" w:rsidP="00F8401A">
      <w:pPr>
        <w:pStyle w:val="FP"/>
        <w:keepNext/>
        <w:rPr>
          <w:b/>
          <w:bCs/>
          <w:i/>
          <w:iCs/>
          <w:lang w:val="fr-FR"/>
        </w:rPr>
      </w:pPr>
      <w:r w:rsidRPr="00620BAB">
        <w:rPr>
          <w:b/>
          <w:bCs/>
          <w:i/>
          <w:iCs/>
          <w:lang w:val="fr-FR"/>
        </w:rPr>
        <w:lastRenderedPageBreak/>
        <w:t>e-mail comments:</w:t>
      </w:r>
    </w:p>
    <w:p w14:paraId="3284A199" w14:textId="77777777" w:rsidR="00F8401A" w:rsidRPr="00771372" w:rsidRDefault="00F8401A" w:rsidP="00F8401A">
      <w:pPr>
        <w:pStyle w:val="FP"/>
        <w:keepNext/>
        <w:rPr>
          <w:i/>
          <w:iCs/>
          <w:lang w:val="fr-FR"/>
        </w:rPr>
      </w:pPr>
      <w:r w:rsidRPr="00771372">
        <w:rPr>
          <w:i/>
          <w:iCs/>
          <w:lang w:val="fr-FR"/>
        </w:rPr>
        <w:t>Stefan (Ericsson) comments</w:t>
      </w:r>
    </w:p>
    <w:p w14:paraId="2538471F" w14:textId="77777777" w:rsidR="00F8401A" w:rsidRPr="00976F34" w:rsidRDefault="00F8401A" w:rsidP="00F8401A">
      <w:pPr>
        <w:pStyle w:val="FP"/>
        <w:keepNext/>
        <w:rPr>
          <w:i/>
          <w:iCs/>
        </w:rPr>
      </w:pPr>
      <w:r w:rsidRPr="00976F34">
        <w:rPr>
          <w:i/>
          <w:iCs/>
        </w:rPr>
        <w:t>Hannu (Nokia) replies to Stefan (Ericsson) and provides r01.</w:t>
      </w:r>
    </w:p>
    <w:p w14:paraId="7B0D303F" w14:textId="77777777" w:rsidR="00F8401A" w:rsidRPr="00976F34" w:rsidRDefault="00F8401A" w:rsidP="00F8401A">
      <w:pPr>
        <w:pStyle w:val="FP"/>
        <w:keepNext/>
        <w:rPr>
          <w:i/>
          <w:iCs/>
        </w:rPr>
      </w:pPr>
      <w:r w:rsidRPr="00976F34">
        <w:rPr>
          <w:i/>
          <w:iCs/>
        </w:rPr>
        <w:t>Stefan (Ericsson) replies to Hannu</w:t>
      </w:r>
    </w:p>
    <w:p w14:paraId="4400E5BC" w14:textId="77777777" w:rsidR="00F8401A" w:rsidRPr="00976F34" w:rsidRDefault="00F8401A" w:rsidP="00F8401A">
      <w:pPr>
        <w:pStyle w:val="FP"/>
        <w:keepNext/>
        <w:rPr>
          <w:i/>
          <w:iCs/>
        </w:rPr>
      </w:pPr>
      <w:r w:rsidRPr="00976F34">
        <w:rPr>
          <w:i/>
          <w:iCs/>
        </w:rPr>
        <w:t>Haris(Qualcomm) provides answers to Stefan (Ericsson)</w:t>
      </w:r>
    </w:p>
    <w:p w14:paraId="717A3915" w14:textId="77777777" w:rsidR="00F8401A" w:rsidRPr="00976F34" w:rsidRDefault="00F8401A" w:rsidP="00F8401A">
      <w:pPr>
        <w:pStyle w:val="FP"/>
        <w:keepNext/>
        <w:rPr>
          <w:i/>
          <w:iCs/>
        </w:rPr>
      </w:pPr>
      <w:r w:rsidRPr="00976F34">
        <w:rPr>
          <w:i/>
          <w:iCs/>
        </w:rPr>
        <w:t>Jean Yves (Thales) comments that CT1 question in LS in only to know if SA2 wants to provides time and distance lower bounds or shall it be left for implementation</w:t>
      </w:r>
    </w:p>
    <w:p w14:paraId="78ECC805" w14:textId="77777777" w:rsidR="00F8401A" w:rsidRPr="00976F34" w:rsidRDefault="00F8401A" w:rsidP="00F8401A">
      <w:pPr>
        <w:pStyle w:val="FP"/>
        <w:keepNext/>
        <w:rPr>
          <w:i/>
          <w:iCs/>
        </w:rPr>
      </w:pPr>
      <w:r w:rsidRPr="00976F34">
        <w:rPr>
          <w:i/>
          <w:iCs/>
        </w:rPr>
        <w:t>Stefan (Ericsson) provides r02</w:t>
      </w:r>
    </w:p>
    <w:p w14:paraId="2EC26F83" w14:textId="77777777" w:rsidR="00F8401A" w:rsidRPr="00976F34" w:rsidRDefault="00F8401A" w:rsidP="00F8401A">
      <w:pPr>
        <w:pStyle w:val="FP"/>
        <w:keepNext/>
        <w:rPr>
          <w:i/>
          <w:iCs/>
        </w:rPr>
      </w:pPr>
      <w:r w:rsidRPr="00976F34">
        <w:rPr>
          <w:i/>
          <w:iCs/>
        </w:rPr>
        <w:t>Jean Yves (Thales) is OK with r02</w:t>
      </w:r>
    </w:p>
    <w:p w14:paraId="743CCCA1" w14:textId="77777777" w:rsidR="00F8401A" w:rsidRPr="00976F34" w:rsidRDefault="00F8401A" w:rsidP="00F8401A">
      <w:pPr>
        <w:pStyle w:val="FP"/>
        <w:keepNext/>
        <w:rPr>
          <w:i/>
          <w:iCs/>
        </w:rPr>
      </w:pPr>
      <w:r w:rsidRPr="00976F34">
        <w:rPr>
          <w:i/>
          <w:iCs/>
        </w:rPr>
        <w:t>Hannu (Nokia) objects to r02. Prefers r01 and can also live with the original version.</w:t>
      </w:r>
    </w:p>
    <w:p w14:paraId="5B8326BC" w14:textId="77777777" w:rsidR="00F8401A" w:rsidRPr="00976F34" w:rsidRDefault="00F8401A" w:rsidP="00F8401A">
      <w:pPr>
        <w:pStyle w:val="FP"/>
        <w:keepNext/>
        <w:rPr>
          <w:i/>
          <w:iCs/>
        </w:rPr>
      </w:pPr>
      <w:r w:rsidRPr="00976F34">
        <w:rPr>
          <w:i/>
          <w:iCs/>
        </w:rPr>
        <w:t>Stefan (Ericsson) replies to Hannu. Objects to r00 and r01.</w:t>
      </w:r>
    </w:p>
    <w:p w14:paraId="5171EA04" w14:textId="77777777" w:rsidR="00F8401A" w:rsidRPr="00976F34" w:rsidRDefault="00F8401A" w:rsidP="00F8401A">
      <w:pPr>
        <w:pStyle w:val="FP"/>
        <w:keepNext/>
        <w:rPr>
          <w:i/>
          <w:iCs/>
        </w:rPr>
      </w:pPr>
      <w:r w:rsidRPr="00976F34">
        <w:rPr>
          <w:i/>
          <w:iCs/>
        </w:rPr>
        <w:t>Steve (Huawei) r02 is ok</w:t>
      </w:r>
    </w:p>
    <w:p w14:paraId="1A2B6EA0" w14:textId="77777777" w:rsidR="00F8401A" w:rsidRPr="00976F34" w:rsidRDefault="00F8401A" w:rsidP="00F8401A">
      <w:pPr>
        <w:pStyle w:val="FP"/>
        <w:keepNext/>
        <w:rPr>
          <w:i/>
          <w:iCs/>
        </w:rPr>
      </w:pPr>
      <w:r w:rsidRPr="00976F34">
        <w:rPr>
          <w:i/>
          <w:iCs/>
        </w:rPr>
        <w:t>Stefan (Ericsson) provides r03 without 2nd paragraph</w:t>
      </w:r>
    </w:p>
    <w:p w14:paraId="0F3FBB6E" w14:textId="77777777" w:rsidR="00F8401A" w:rsidRPr="00976F34" w:rsidRDefault="00F8401A" w:rsidP="00F8401A">
      <w:pPr>
        <w:pStyle w:val="FP"/>
        <w:keepNext/>
        <w:rPr>
          <w:i/>
          <w:iCs/>
        </w:rPr>
      </w:pPr>
      <w:r w:rsidRPr="00976F34">
        <w:rPr>
          <w:i/>
          <w:iCs/>
        </w:rPr>
        <w:t>Jean Yves (Thales) ok for r03</w:t>
      </w:r>
    </w:p>
    <w:p w14:paraId="1B06337E" w14:textId="77777777" w:rsidR="00F8401A" w:rsidRPr="00976F34" w:rsidRDefault="00F8401A" w:rsidP="00F8401A">
      <w:pPr>
        <w:pStyle w:val="FP"/>
        <w:keepNext/>
        <w:rPr>
          <w:i/>
          <w:iCs/>
        </w:rPr>
      </w:pPr>
      <w:r w:rsidRPr="00976F34">
        <w:rPr>
          <w:i/>
          <w:iCs/>
        </w:rPr>
        <w:t>Steve (Huawei) provides r04</w:t>
      </w:r>
    </w:p>
    <w:p w14:paraId="57F23C05" w14:textId="77777777" w:rsidR="00F8401A" w:rsidRPr="00976F34" w:rsidRDefault="00F8401A" w:rsidP="00F8401A">
      <w:pPr>
        <w:pStyle w:val="FP"/>
        <w:keepNext/>
        <w:rPr>
          <w:i/>
          <w:iCs/>
        </w:rPr>
      </w:pPr>
      <w:r w:rsidRPr="00976F34">
        <w:rPr>
          <w:i/>
          <w:iCs/>
        </w:rPr>
        <w:t>Haris(Qualcomm) provides r05</w:t>
      </w:r>
    </w:p>
    <w:p w14:paraId="02F55E17" w14:textId="77777777" w:rsidR="00F8401A" w:rsidRPr="00976F34" w:rsidRDefault="00F8401A" w:rsidP="00F8401A">
      <w:pPr>
        <w:pStyle w:val="FP"/>
        <w:keepNext/>
        <w:rPr>
          <w:i/>
          <w:iCs/>
        </w:rPr>
      </w:pPr>
      <w:r w:rsidRPr="00976F34">
        <w:rPr>
          <w:i/>
          <w:iCs/>
        </w:rPr>
        <w:t>Steve (Huawei) comments, r05 is not factually correct.</w:t>
      </w:r>
    </w:p>
    <w:p w14:paraId="1A275CC5" w14:textId="77777777" w:rsidR="00F8401A" w:rsidRPr="00976F34" w:rsidRDefault="00F8401A" w:rsidP="00F8401A">
      <w:pPr>
        <w:pStyle w:val="FP"/>
        <w:keepNext/>
        <w:rPr>
          <w:i/>
          <w:iCs/>
        </w:rPr>
      </w:pPr>
      <w:r w:rsidRPr="00976F34">
        <w:rPr>
          <w:i/>
          <w:iCs/>
        </w:rPr>
        <w:t>Hucheng (CATT) comments and provides r06</w:t>
      </w:r>
    </w:p>
    <w:p w14:paraId="731E9ED3" w14:textId="77777777" w:rsidR="00F8401A" w:rsidRPr="00976F34" w:rsidRDefault="00F8401A" w:rsidP="00F8401A">
      <w:pPr>
        <w:pStyle w:val="FP"/>
        <w:keepNext/>
        <w:rPr>
          <w:i/>
          <w:iCs/>
        </w:rPr>
      </w:pPr>
      <w:r w:rsidRPr="00976F34">
        <w:rPr>
          <w:i/>
          <w:iCs/>
        </w:rPr>
        <w:t>Haris(Qualcomm) comments that we can note the LS response</w:t>
      </w:r>
    </w:p>
    <w:p w14:paraId="78BFEA67" w14:textId="77777777" w:rsidR="00F8401A" w:rsidRPr="00976F34" w:rsidRDefault="00F8401A" w:rsidP="00F8401A">
      <w:pPr>
        <w:pStyle w:val="FP"/>
        <w:keepNext/>
        <w:rPr>
          <w:i/>
          <w:iCs/>
        </w:rPr>
      </w:pPr>
      <w:r w:rsidRPr="00976F34">
        <w:rPr>
          <w:i/>
          <w:iCs/>
        </w:rPr>
        <w:t>Hannu (Nokia) can't agree r06.</w:t>
      </w:r>
    </w:p>
    <w:p w14:paraId="75906508" w14:textId="77777777" w:rsidR="00F8401A" w:rsidRPr="00976F34" w:rsidRDefault="00F8401A" w:rsidP="00F8401A">
      <w:pPr>
        <w:pStyle w:val="FP"/>
        <w:keepNext/>
        <w:rPr>
          <w:i/>
          <w:iCs/>
        </w:rPr>
      </w:pPr>
      <w:r w:rsidRPr="00976F34">
        <w:rPr>
          <w:i/>
          <w:iCs/>
        </w:rPr>
        <w:t>==== 8.X, 9.X, 10.X Revisions Deadline ====</w:t>
      </w:r>
    </w:p>
    <w:p w14:paraId="3F80C83C" w14:textId="77777777" w:rsidR="00F8401A" w:rsidRPr="00976F34" w:rsidRDefault="00F8401A" w:rsidP="00F8401A">
      <w:pPr>
        <w:pStyle w:val="FP"/>
        <w:keepNext/>
        <w:rPr>
          <w:i/>
          <w:iCs/>
        </w:rPr>
      </w:pPr>
      <w:r w:rsidRPr="00976F34">
        <w:rPr>
          <w:i/>
          <w:iCs/>
        </w:rPr>
        <w:t>Krisztian (Apple) suggests to move forward with r04 or r03. We think comments/questions/concerns about the usefulness of the backoff mechanism should be raised directly in CT1. CT1 did not ask feedback about it, the asked feedback about the optional network signalling of lower bound values.</w:t>
      </w:r>
    </w:p>
    <w:p w14:paraId="4A8E8807" w14:textId="77777777" w:rsidR="00F8401A" w:rsidRPr="00976F34" w:rsidRDefault="00F8401A" w:rsidP="00F8401A">
      <w:pPr>
        <w:pStyle w:val="FP"/>
        <w:keepNext/>
        <w:rPr>
          <w:i/>
          <w:iCs/>
        </w:rPr>
      </w:pPr>
      <w:r w:rsidRPr="00976F34">
        <w:rPr>
          <w:i/>
          <w:iCs/>
        </w:rPr>
        <w:t>Hannu (Nokia) cannot agree with r03 or r04 as they fail to answer the question.</w:t>
      </w:r>
    </w:p>
    <w:p w14:paraId="59055367" w14:textId="77777777" w:rsidR="00F8401A" w:rsidRPr="00976F34" w:rsidRDefault="00F8401A" w:rsidP="00F8401A">
      <w:pPr>
        <w:pStyle w:val="FP"/>
        <w:keepNext/>
        <w:rPr>
          <w:i/>
          <w:iCs/>
        </w:rPr>
      </w:pPr>
      <w:r w:rsidRPr="00976F34">
        <w:rPr>
          <w:i/>
          <w:iCs/>
        </w:rPr>
        <w:t>Stefan (Ericsson) prefers r03, r04. Can live with r02, r06. Objects to all other revisions.</w:t>
      </w:r>
    </w:p>
    <w:p w14:paraId="3C5D6E9C" w14:textId="77777777" w:rsidR="00F8401A" w:rsidRPr="00976F34" w:rsidRDefault="00F8401A" w:rsidP="00F8401A">
      <w:pPr>
        <w:pStyle w:val="FP"/>
        <w:keepNext/>
        <w:rPr>
          <w:i/>
          <w:iCs/>
        </w:rPr>
      </w:pPr>
      <w:r w:rsidRPr="00976F34">
        <w:rPr>
          <w:i/>
          <w:iCs/>
        </w:rPr>
        <w:t>Steve (Huawei) is ok with r02, r03 &amp; r04 and objects to r05 to r06.</w:t>
      </w:r>
    </w:p>
    <w:p w14:paraId="6769287E" w14:textId="77777777" w:rsidR="00F8401A" w:rsidRPr="00976F34" w:rsidRDefault="00F8401A" w:rsidP="00F8401A">
      <w:pPr>
        <w:pStyle w:val="FP"/>
        <w:keepNext/>
        <w:rPr>
          <w:i/>
          <w:iCs/>
        </w:rPr>
      </w:pPr>
      <w:r w:rsidRPr="00976F34">
        <w:rPr>
          <w:i/>
          <w:iCs/>
        </w:rPr>
        <w:t>Hannu (Nokia) can only agree r05 or r06. Earlier versions r03 and r04 are not acceptable</w:t>
      </w:r>
    </w:p>
    <w:p w14:paraId="48435119" w14:textId="77777777" w:rsidR="00F8401A" w:rsidRPr="00976F34" w:rsidRDefault="00F8401A" w:rsidP="00F8401A">
      <w:pPr>
        <w:pStyle w:val="FP"/>
        <w:keepNext/>
        <w:rPr>
          <w:i/>
          <w:iCs/>
        </w:rPr>
      </w:pPr>
      <w:r w:rsidRPr="00976F34">
        <w:rPr>
          <w:i/>
          <w:iCs/>
        </w:rPr>
        <w:t>Hannu (Nokia) sees that also r02 has been brought back in the discussion, but that's not agreeable either.</w:t>
      </w:r>
    </w:p>
    <w:p w14:paraId="598B186D" w14:textId="77777777" w:rsidR="00F8401A" w:rsidRPr="00976F34" w:rsidRDefault="00F8401A" w:rsidP="00F8401A">
      <w:pPr>
        <w:pStyle w:val="FP"/>
        <w:keepNext/>
        <w:rPr>
          <w:i/>
          <w:iCs/>
        </w:rPr>
      </w:pPr>
      <w:r w:rsidRPr="00976F34">
        <w:rPr>
          <w:i/>
          <w:iCs/>
        </w:rPr>
        <w:t>Steve (Huawei) asks Hannu a question</w:t>
      </w:r>
    </w:p>
    <w:p w14:paraId="48350076" w14:textId="77777777" w:rsidR="00F8401A" w:rsidRPr="00976F34" w:rsidRDefault="00F8401A" w:rsidP="00F8401A">
      <w:pPr>
        <w:pStyle w:val="FP"/>
        <w:keepNext/>
        <w:rPr>
          <w:i/>
          <w:iCs/>
        </w:rPr>
      </w:pPr>
      <w:r w:rsidRPr="00976F34">
        <w:rPr>
          <w:i/>
          <w:iCs/>
        </w:rPr>
        <w:t>Hannu (Nokia) replies to Steve</w:t>
      </w:r>
    </w:p>
    <w:p w14:paraId="345F9A2A" w14:textId="77777777" w:rsidR="00F8401A" w:rsidRPr="00976F34" w:rsidRDefault="00F8401A" w:rsidP="00F8401A">
      <w:pPr>
        <w:pStyle w:val="FP"/>
        <w:keepNext/>
        <w:rPr>
          <w:i/>
          <w:iCs/>
        </w:rPr>
      </w:pPr>
      <w:r w:rsidRPr="00976F34">
        <w:rPr>
          <w:i/>
          <w:iCs/>
        </w:rPr>
        <w:t>==== 8.X, 9.X, 10.X Final Deadline ====</w:t>
      </w:r>
    </w:p>
    <w:p w14:paraId="52AA1B4B" w14:textId="77777777" w:rsidR="00F8401A" w:rsidRPr="00976F34" w:rsidRDefault="00F8401A" w:rsidP="00F8401A">
      <w:pPr>
        <w:pStyle w:val="FP"/>
        <w:keepNext/>
        <w:rPr>
          <w:i/>
          <w:iCs/>
        </w:rPr>
      </w:pPr>
      <w:r w:rsidRPr="00976F34">
        <w:rPr>
          <w:i/>
          <w:iCs/>
        </w:rPr>
        <w:t>Jean Yves (Thales) is in line with Stefan comment</w:t>
      </w:r>
    </w:p>
    <w:p w14:paraId="62E5E483" w14:textId="77777777" w:rsidR="00F8401A" w:rsidRPr="00976F34" w:rsidRDefault="00F8401A" w:rsidP="00F8401A">
      <w:pPr>
        <w:pStyle w:val="FP"/>
        <w:keepNext/>
        <w:rPr>
          <w:i/>
          <w:iCs/>
        </w:rPr>
      </w:pPr>
      <w:r w:rsidRPr="00976F34">
        <w:rPr>
          <w:i/>
          <w:iCs/>
        </w:rPr>
        <w:t xml:space="preserve">Haris(Qualcomm) proposes post deadline revision with the following text: 'SA2 would like to thank CT1 for the LS on validity of cause value #78. </w:t>
      </w:r>
    </w:p>
    <w:p w14:paraId="287C4E62" w14:textId="77777777" w:rsidR="00F8401A" w:rsidRPr="00976F34" w:rsidRDefault="00F8401A" w:rsidP="00F8401A">
      <w:pPr>
        <w:pStyle w:val="FP"/>
        <w:keepNext/>
        <w:rPr>
          <w:i/>
          <w:iCs/>
        </w:rPr>
      </w:pPr>
      <w:r w:rsidRPr="00976F34">
        <w:rPr>
          <w:i/>
          <w:iCs/>
        </w:rPr>
        <w:t xml:space="preserve">During the stage-2 design and the preceding study, SA2 did not consider a backoff mechanism where the UE may retry access to the same PLMN based on expiry of a minimum time or the UE moved to a position at a minimum distance away from the location where the cause value #78 was received. </w:t>
      </w:r>
    </w:p>
    <w:p w14:paraId="43D7C272" w14:textId="77777777" w:rsidR="00F8401A" w:rsidRPr="00976F34" w:rsidRDefault="00F8401A" w:rsidP="00F8401A">
      <w:pPr>
        <w:pStyle w:val="FP"/>
        <w:keepNext/>
        <w:rPr>
          <w:i/>
          <w:iCs/>
        </w:rPr>
      </w:pPr>
    </w:p>
    <w:p w14:paraId="474B55C6" w14:textId="77777777" w:rsidR="00F8401A" w:rsidRPr="00976F34" w:rsidRDefault="00F8401A" w:rsidP="00F8401A">
      <w:pPr>
        <w:pStyle w:val="FP"/>
        <w:keepNext/>
        <w:rPr>
          <w:i/>
          <w:iCs/>
        </w:rPr>
      </w:pPr>
      <w:r w:rsidRPr="00976F34">
        <w:rPr>
          <w:i/>
          <w:iCs/>
        </w:rPr>
        <w:t xml:space="preserve">SA2 has discussed the topic and there was no consensus on whether the backoff mechanism with values </w:t>
      </w:r>
      <w:proofErr w:type="spellStart"/>
      <w:r w:rsidRPr="00976F34">
        <w:rPr>
          <w:i/>
          <w:iCs/>
        </w:rPr>
        <w:t>signaled</w:t>
      </w:r>
      <w:proofErr w:type="spellEnd"/>
      <w:r w:rsidRPr="00976F34">
        <w:rPr>
          <w:i/>
          <w:iCs/>
        </w:rPr>
        <w:t xml:space="preserve"> from the network (either for time or distance) is useful or not.'</w:t>
      </w:r>
    </w:p>
    <w:p w14:paraId="302655E9" w14:textId="77777777" w:rsidR="00F8401A" w:rsidRPr="00976F34" w:rsidRDefault="00F8401A" w:rsidP="00F8401A">
      <w:pPr>
        <w:pStyle w:val="FP"/>
        <w:keepNext/>
        <w:rPr>
          <w:i/>
          <w:iCs/>
        </w:rPr>
      </w:pPr>
      <w:r w:rsidRPr="00976F34">
        <w:rPr>
          <w:i/>
          <w:iCs/>
        </w:rPr>
        <w:t>To be discussed/agreed in CC#4</w:t>
      </w:r>
    </w:p>
    <w:p w14:paraId="49BAA256" w14:textId="77777777" w:rsidR="00F8401A" w:rsidRPr="00976F34" w:rsidRDefault="00F8401A" w:rsidP="00F8401A">
      <w:pPr>
        <w:pStyle w:val="FP"/>
        <w:keepNext/>
        <w:rPr>
          <w:i/>
          <w:iCs/>
        </w:rPr>
      </w:pPr>
      <w:r w:rsidRPr="00976F34">
        <w:rPr>
          <w:i/>
          <w:iCs/>
        </w:rPr>
        <w:t>Hannu (Nokia) supports the revision proposed by Haris.</w:t>
      </w:r>
    </w:p>
    <w:p w14:paraId="17F29D27" w14:textId="77777777" w:rsidR="00F8401A" w:rsidRPr="00976F34" w:rsidRDefault="00F8401A" w:rsidP="00F8401A">
      <w:pPr>
        <w:pStyle w:val="FP"/>
        <w:keepNext/>
        <w:rPr>
          <w:i/>
          <w:iCs/>
        </w:rPr>
      </w:pPr>
      <w:r w:rsidRPr="00976F34">
        <w:rPr>
          <w:i/>
          <w:iCs/>
        </w:rPr>
        <w:t>Steve (Huawei) is ok with the text proposed.</w:t>
      </w:r>
    </w:p>
    <w:p w14:paraId="5183A7D3" w14:textId="77777777" w:rsidR="00F8401A" w:rsidRPr="00DA12F6" w:rsidRDefault="00F8401A" w:rsidP="00F8401A">
      <w:pPr>
        <w:keepNext/>
        <w:rPr>
          <w:rFonts w:cs="Arial"/>
          <w:b/>
        </w:rPr>
      </w:pPr>
      <w:r w:rsidRPr="00DA12F6">
        <w:rPr>
          <w:rFonts w:cs="Arial"/>
          <w:b/>
        </w:rPr>
        <w:t>Discussion and conclusion:</w:t>
      </w:r>
    </w:p>
    <w:p w14:paraId="42CA2E82" w14:textId="25871D02" w:rsidR="00F8401A" w:rsidRPr="00F8401A" w:rsidRDefault="00F8401A" w:rsidP="00F8401A">
      <w:r>
        <w:rPr>
          <w:color w:val="0000FF"/>
        </w:rPr>
        <w:t>S2</w:t>
      </w:r>
      <w:r>
        <w:rPr>
          <w:color w:val="0000FF"/>
        </w:rPr>
        <w:noBreakHyphen/>
        <w:t>2201100r07</w:t>
      </w:r>
      <w:r>
        <w:t xml:space="preserve"> was agreed and was revised to </w:t>
      </w:r>
      <w:r w:rsidRPr="00F8401A">
        <w:rPr>
          <w:color w:val="0000FF"/>
        </w:rPr>
        <w:t>S2-2201845</w:t>
      </w:r>
      <w:r>
        <w:t xml:space="preserve">, which was </w:t>
      </w:r>
      <w:r w:rsidRPr="00C3284B">
        <w:rPr>
          <w:color w:val="FF0000"/>
          <w:lang w:eastAsia="en-US"/>
        </w:rPr>
        <w:t>approved</w:t>
      </w:r>
      <w:r>
        <w:t>.</w:t>
      </w:r>
    </w:p>
    <w:p w14:paraId="45008356" w14:textId="77777777" w:rsidR="00F8401A" w:rsidRDefault="00F8401A" w:rsidP="00F8401A">
      <w:pPr>
        <w:pBdr>
          <w:top w:val="single" w:sz="4" w:space="1" w:color="auto"/>
        </w:pBdr>
      </w:pPr>
      <w:r>
        <w:rPr>
          <w:color w:val="0000FF"/>
        </w:rPr>
        <w:t>TD S2</w:t>
      </w:r>
      <w:r>
        <w:rPr>
          <w:color w:val="0000FF"/>
        </w:rPr>
        <w:noBreakHyphen/>
        <w:t>2200049</w:t>
      </w:r>
      <w:r>
        <w:t xml:space="preserve"> (LS In) LS from CT WG1: LS on validity of cause value #78 (Source: CT WG1)</w:t>
      </w:r>
    </w:p>
    <w:p w14:paraId="3FBB543B" w14:textId="77777777" w:rsidR="00F8401A" w:rsidRPr="00FC3E14" w:rsidRDefault="00F8401A" w:rsidP="00F8401A">
      <w:pPr>
        <w:pStyle w:val="FP"/>
        <w:keepNext/>
        <w:rPr>
          <w:b/>
          <w:bCs/>
          <w:i/>
          <w:iCs/>
        </w:rPr>
      </w:pPr>
      <w:r w:rsidRPr="00FC3E14">
        <w:rPr>
          <w:b/>
          <w:bCs/>
          <w:i/>
          <w:iCs/>
        </w:rPr>
        <w:t>e-mail comments:</w:t>
      </w:r>
    </w:p>
    <w:p w14:paraId="109B3B0C" w14:textId="77777777" w:rsidR="00F8401A" w:rsidRPr="00976F34" w:rsidRDefault="00F8401A" w:rsidP="00F8401A">
      <w:pPr>
        <w:pStyle w:val="FP"/>
        <w:keepNext/>
        <w:rPr>
          <w:i/>
          <w:iCs/>
        </w:rPr>
      </w:pPr>
    </w:p>
    <w:p w14:paraId="2E34E625" w14:textId="77777777" w:rsidR="00F8401A" w:rsidRPr="00976F34" w:rsidRDefault="00F8401A" w:rsidP="00F8401A">
      <w:pPr>
        <w:pStyle w:val="FP"/>
        <w:keepNext/>
        <w:rPr>
          <w:i/>
          <w:iCs/>
        </w:rPr>
      </w:pPr>
      <w:r w:rsidRPr="00976F34">
        <w:rPr>
          <w:i/>
          <w:iCs/>
        </w:rPr>
        <w:t>==== 8.X, 9.X, 10.X Final Deadline ====</w:t>
      </w:r>
    </w:p>
    <w:p w14:paraId="3E6DE86B" w14:textId="77777777" w:rsidR="00F8401A" w:rsidRPr="00DA12F6" w:rsidRDefault="00F8401A" w:rsidP="00F8401A">
      <w:pPr>
        <w:keepNext/>
        <w:rPr>
          <w:rFonts w:cs="Arial"/>
          <w:b/>
        </w:rPr>
      </w:pPr>
      <w:r w:rsidRPr="00DA12F6">
        <w:rPr>
          <w:rFonts w:cs="Arial"/>
          <w:b/>
        </w:rPr>
        <w:t>Discussion and conclusion:</w:t>
      </w:r>
    </w:p>
    <w:p w14:paraId="06228C6E" w14:textId="0DF752D7" w:rsidR="00F8401A" w:rsidRPr="00513042" w:rsidRDefault="00F8401A" w:rsidP="00F8401A">
      <w:r>
        <w:t xml:space="preserve">Final response in </w:t>
      </w:r>
      <w:r w:rsidRPr="00513042">
        <w:rPr>
          <w:color w:val="0000FF"/>
        </w:rPr>
        <w:t>S2-22018</w:t>
      </w:r>
      <w:r>
        <w:rPr>
          <w:color w:val="0000FF"/>
        </w:rPr>
        <w:t>45</w:t>
      </w:r>
      <w:r>
        <w:t xml:space="preserve"> (Status: Replied to).</w:t>
      </w:r>
    </w:p>
    <w:p w14:paraId="197A1595" w14:textId="77777777" w:rsidR="00F8401A" w:rsidRDefault="00F8401A" w:rsidP="00F8401A"/>
    <w:p w14:paraId="2C97F67A" w14:textId="77777777" w:rsidR="00F8401A" w:rsidRDefault="00F8401A" w:rsidP="00F8401A">
      <w:pPr>
        <w:pBdr>
          <w:top w:val="single" w:sz="4" w:space="1" w:color="auto"/>
        </w:pBdr>
      </w:pPr>
      <w:r>
        <w:rPr>
          <w:color w:val="0000FF"/>
        </w:rPr>
        <w:t>TD S2</w:t>
      </w:r>
      <w:r>
        <w:rPr>
          <w:color w:val="0000FF"/>
        </w:rPr>
        <w:noBreakHyphen/>
        <w:t>2201204</w:t>
      </w:r>
      <w:r>
        <w:t xml:space="preserve"> (CR) 23.501 CR3578: Paging Early Indication: Removal of Editor's notes (Source: Qualcomm Incorporated)</w:t>
      </w:r>
    </w:p>
    <w:p w14:paraId="5CD7646F" w14:textId="77777777" w:rsidR="00F8401A" w:rsidRPr="00620BAB" w:rsidRDefault="00F8401A" w:rsidP="00F8401A">
      <w:pPr>
        <w:pStyle w:val="FP"/>
        <w:keepNext/>
        <w:rPr>
          <w:b/>
          <w:bCs/>
          <w:i/>
          <w:iCs/>
          <w:lang w:val="fr-FR"/>
        </w:rPr>
      </w:pPr>
      <w:r w:rsidRPr="00620BAB">
        <w:rPr>
          <w:b/>
          <w:bCs/>
          <w:i/>
          <w:iCs/>
          <w:lang w:val="fr-FR"/>
        </w:rPr>
        <w:lastRenderedPageBreak/>
        <w:t>e-mail comments:</w:t>
      </w:r>
    </w:p>
    <w:p w14:paraId="4E34E66B" w14:textId="77777777" w:rsidR="00F8401A" w:rsidRPr="00771372" w:rsidRDefault="00F8401A" w:rsidP="00F8401A">
      <w:pPr>
        <w:pStyle w:val="FP"/>
        <w:keepNext/>
        <w:rPr>
          <w:i/>
          <w:iCs/>
          <w:lang w:val="fr-FR"/>
        </w:rPr>
      </w:pPr>
      <w:r w:rsidRPr="00771372">
        <w:rPr>
          <w:i/>
          <w:iCs/>
          <w:lang w:val="fr-FR"/>
        </w:rPr>
        <w:t xml:space="preserve">Hannu (Nokia) </w:t>
      </w:r>
      <w:proofErr w:type="spellStart"/>
      <w:r w:rsidRPr="00771372">
        <w:rPr>
          <w:i/>
          <w:iCs/>
          <w:lang w:val="fr-FR"/>
        </w:rPr>
        <w:t>provides</w:t>
      </w:r>
      <w:proofErr w:type="spellEnd"/>
      <w:r w:rsidRPr="00771372">
        <w:rPr>
          <w:i/>
          <w:iCs/>
          <w:lang w:val="fr-FR"/>
        </w:rPr>
        <w:t xml:space="preserve"> r01.</w:t>
      </w:r>
    </w:p>
    <w:p w14:paraId="5E786685" w14:textId="77777777" w:rsidR="00F8401A" w:rsidRPr="00710FD7" w:rsidRDefault="00F8401A" w:rsidP="00F8401A">
      <w:pPr>
        <w:pStyle w:val="FP"/>
        <w:keepNext/>
        <w:rPr>
          <w:i/>
          <w:iCs/>
        </w:rPr>
      </w:pPr>
      <w:r w:rsidRPr="00710FD7">
        <w:rPr>
          <w:i/>
          <w:iCs/>
        </w:rPr>
        <w:t>Miguel (Qualcomm) OK with r01</w:t>
      </w:r>
    </w:p>
    <w:p w14:paraId="4C01D960" w14:textId="77777777" w:rsidR="00F8401A" w:rsidRPr="00710FD7" w:rsidRDefault="00F8401A" w:rsidP="00F8401A">
      <w:pPr>
        <w:pStyle w:val="FP"/>
        <w:keepNext/>
        <w:rPr>
          <w:i/>
          <w:iCs/>
        </w:rPr>
      </w:pPr>
      <w:r w:rsidRPr="00710FD7">
        <w:rPr>
          <w:i/>
          <w:iCs/>
        </w:rPr>
        <w:t>Steve (Huawei) comments</w:t>
      </w:r>
    </w:p>
    <w:p w14:paraId="7DFD28A3" w14:textId="77777777" w:rsidR="00F8401A" w:rsidRPr="00710FD7" w:rsidRDefault="00F8401A" w:rsidP="00F8401A">
      <w:pPr>
        <w:pStyle w:val="FP"/>
        <w:keepNext/>
        <w:rPr>
          <w:i/>
          <w:iCs/>
        </w:rPr>
      </w:pPr>
      <w:r w:rsidRPr="00710FD7">
        <w:rPr>
          <w:i/>
          <w:iCs/>
        </w:rPr>
        <w:t>Miguel (Qualcomm) OK with Steve's suggestion, provides r02</w:t>
      </w:r>
    </w:p>
    <w:p w14:paraId="740D0393" w14:textId="77777777" w:rsidR="00F8401A" w:rsidRPr="00710FD7" w:rsidRDefault="00F8401A" w:rsidP="00F8401A">
      <w:pPr>
        <w:pStyle w:val="FP"/>
        <w:keepNext/>
        <w:rPr>
          <w:i/>
          <w:iCs/>
        </w:rPr>
      </w:pPr>
      <w:r w:rsidRPr="00710FD7">
        <w:rPr>
          <w:i/>
          <w:iCs/>
        </w:rPr>
        <w:t>Hannu (Nokia) supports r02</w:t>
      </w:r>
    </w:p>
    <w:p w14:paraId="324F231A" w14:textId="77777777" w:rsidR="00F8401A" w:rsidRPr="00710FD7" w:rsidRDefault="00F8401A" w:rsidP="00F8401A">
      <w:pPr>
        <w:pStyle w:val="FP"/>
        <w:keepNext/>
        <w:rPr>
          <w:i/>
          <w:iCs/>
        </w:rPr>
      </w:pPr>
      <w:r w:rsidRPr="00710FD7">
        <w:rPr>
          <w:i/>
          <w:iCs/>
        </w:rPr>
        <w:t>Chris (Vodafone) provides r03.</w:t>
      </w:r>
    </w:p>
    <w:p w14:paraId="21026A4C" w14:textId="77777777" w:rsidR="00F8401A" w:rsidRPr="00710FD7" w:rsidRDefault="00F8401A" w:rsidP="00F8401A">
      <w:pPr>
        <w:pStyle w:val="FP"/>
        <w:keepNext/>
        <w:rPr>
          <w:i/>
          <w:iCs/>
        </w:rPr>
      </w:pPr>
      <w:r w:rsidRPr="00710FD7">
        <w:rPr>
          <w:i/>
          <w:iCs/>
        </w:rPr>
        <w:t>Hannu (Nokia) updates the style in r04</w:t>
      </w:r>
    </w:p>
    <w:p w14:paraId="74B4B4E1" w14:textId="77777777" w:rsidR="00F8401A" w:rsidRPr="00710FD7" w:rsidRDefault="00F8401A" w:rsidP="00F8401A">
      <w:pPr>
        <w:pStyle w:val="FP"/>
        <w:keepNext/>
        <w:rPr>
          <w:i/>
          <w:iCs/>
        </w:rPr>
      </w:pPr>
      <w:r w:rsidRPr="00710FD7">
        <w:rPr>
          <w:i/>
          <w:iCs/>
        </w:rPr>
        <w:t>Qian (Ericsson) provides comment on r04</w:t>
      </w:r>
    </w:p>
    <w:p w14:paraId="538C22AF" w14:textId="77777777" w:rsidR="00F8401A" w:rsidRPr="00710FD7" w:rsidRDefault="00F8401A" w:rsidP="00F8401A">
      <w:pPr>
        <w:pStyle w:val="FP"/>
        <w:keepNext/>
        <w:rPr>
          <w:i/>
          <w:iCs/>
        </w:rPr>
      </w:pPr>
      <w:r w:rsidRPr="00710FD7">
        <w:rPr>
          <w:i/>
          <w:iCs/>
        </w:rPr>
        <w:t>Chris (Vodafone) replies to Ericsson.</w:t>
      </w:r>
    </w:p>
    <w:p w14:paraId="421B72A9" w14:textId="77777777" w:rsidR="00F8401A" w:rsidRPr="00710FD7" w:rsidRDefault="00F8401A" w:rsidP="00F8401A">
      <w:pPr>
        <w:pStyle w:val="FP"/>
        <w:keepNext/>
        <w:rPr>
          <w:i/>
          <w:iCs/>
        </w:rPr>
      </w:pPr>
      <w:r w:rsidRPr="00710FD7">
        <w:rPr>
          <w:i/>
          <w:iCs/>
        </w:rPr>
        <w:t>Hannu (Nokia) comments.</w:t>
      </w:r>
    </w:p>
    <w:p w14:paraId="320A8421" w14:textId="77777777" w:rsidR="00F8401A" w:rsidRPr="00710FD7" w:rsidRDefault="00F8401A" w:rsidP="00F8401A">
      <w:pPr>
        <w:pStyle w:val="FP"/>
        <w:keepNext/>
        <w:rPr>
          <w:i/>
          <w:iCs/>
        </w:rPr>
      </w:pPr>
      <w:r w:rsidRPr="00710FD7">
        <w:rPr>
          <w:i/>
          <w:iCs/>
        </w:rPr>
        <w:t>Qian (Ericsson) provides further comments</w:t>
      </w:r>
    </w:p>
    <w:p w14:paraId="587BAB72" w14:textId="77777777" w:rsidR="00F8401A" w:rsidRPr="00710FD7" w:rsidRDefault="00F8401A" w:rsidP="00F8401A">
      <w:pPr>
        <w:pStyle w:val="FP"/>
        <w:keepNext/>
        <w:rPr>
          <w:i/>
          <w:iCs/>
        </w:rPr>
      </w:pPr>
      <w:r w:rsidRPr="00710FD7">
        <w:rPr>
          <w:i/>
          <w:iCs/>
        </w:rPr>
        <w:t>Steve (Huawei) provides r05</w:t>
      </w:r>
    </w:p>
    <w:p w14:paraId="1B6D1CDE" w14:textId="77777777" w:rsidR="00F8401A" w:rsidRPr="00710FD7" w:rsidRDefault="00F8401A" w:rsidP="00F8401A">
      <w:pPr>
        <w:pStyle w:val="FP"/>
        <w:keepNext/>
        <w:rPr>
          <w:i/>
          <w:iCs/>
        </w:rPr>
      </w:pPr>
      <w:r w:rsidRPr="00710FD7">
        <w:rPr>
          <w:i/>
          <w:iCs/>
        </w:rPr>
        <w:t>Miguel (Qualcomm) provides r06</w:t>
      </w:r>
    </w:p>
    <w:p w14:paraId="43F92C11" w14:textId="77777777" w:rsidR="00F8401A" w:rsidRPr="00710FD7" w:rsidRDefault="00F8401A" w:rsidP="00F8401A">
      <w:pPr>
        <w:pStyle w:val="FP"/>
        <w:keepNext/>
        <w:rPr>
          <w:i/>
          <w:iCs/>
        </w:rPr>
      </w:pPr>
      <w:r w:rsidRPr="00710FD7">
        <w:rPr>
          <w:i/>
          <w:iCs/>
        </w:rPr>
        <w:t>Chris (Vodafone) disagrees with r06 - this is at least a 'should' not a 'may'.</w:t>
      </w:r>
    </w:p>
    <w:p w14:paraId="491C6397" w14:textId="77777777" w:rsidR="00F8401A" w:rsidRPr="00710FD7" w:rsidRDefault="00F8401A" w:rsidP="00F8401A">
      <w:pPr>
        <w:pStyle w:val="FP"/>
        <w:keepNext/>
        <w:rPr>
          <w:i/>
          <w:iCs/>
        </w:rPr>
      </w:pPr>
      <w:r w:rsidRPr="00710FD7">
        <w:rPr>
          <w:i/>
          <w:iCs/>
        </w:rPr>
        <w:t>Chris (Vodafone) provides r07</w:t>
      </w:r>
    </w:p>
    <w:p w14:paraId="61256268" w14:textId="77777777" w:rsidR="00F8401A" w:rsidRPr="00710FD7" w:rsidRDefault="00F8401A" w:rsidP="00F8401A">
      <w:pPr>
        <w:pStyle w:val="FP"/>
        <w:keepNext/>
        <w:rPr>
          <w:i/>
          <w:iCs/>
        </w:rPr>
      </w:pPr>
      <w:r w:rsidRPr="00710FD7">
        <w:rPr>
          <w:i/>
          <w:iCs/>
        </w:rPr>
        <w:t>==== 8.X, 9.X, 10.X Revisions Deadline ====</w:t>
      </w:r>
    </w:p>
    <w:p w14:paraId="723D25B7" w14:textId="77777777" w:rsidR="00F8401A" w:rsidRPr="00710FD7" w:rsidRDefault="00F8401A" w:rsidP="00F8401A">
      <w:pPr>
        <w:pStyle w:val="FP"/>
        <w:keepNext/>
        <w:rPr>
          <w:i/>
          <w:iCs/>
        </w:rPr>
      </w:pPr>
      <w:r w:rsidRPr="00710FD7">
        <w:rPr>
          <w:i/>
          <w:iCs/>
        </w:rPr>
        <w:t>Hannu (Nokia) replies to Qian (Ericsson) and supports r07</w:t>
      </w:r>
    </w:p>
    <w:p w14:paraId="2EDCD9F0" w14:textId="77777777" w:rsidR="00F8401A" w:rsidRPr="00710FD7" w:rsidRDefault="00F8401A" w:rsidP="00F8401A">
      <w:pPr>
        <w:pStyle w:val="FP"/>
        <w:keepNext/>
        <w:rPr>
          <w:i/>
          <w:iCs/>
        </w:rPr>
      </w:pPr>
      <w:r w:rsidRPr="00710FD7">
        <w:rPr>
          <w:i/>
          <w:iCs/>
        </w:rPr>
        <w:t>Miguel (Qualcomm) is ok with r07</w:t>
      </w:r>
    </w:p>
    <w:p w14:paraId="69A19AC9" w14:textId="77777777" w:rsidR="00F8401A" w:rsidRPr="00710FD7" w:rsidRDefault="00F8401A" w:rsidP="00F8401A">
      <w:pPr>
        <w:pStyle w:val="FP"/>
        <w:keepNext/>
        <w:rPr>
          <w:i/>
          <w:iCs/>
        </w:rPr>
      </w:pPr>
      <w:r w:rsidRPr="00710FD7">
        <w:rPr>
          <w:i/>
          <w:iCs/>
        </w:rPr>
        <w:t>Qian (Ericsson) proposes a way forward.</w:t>
      </w:r>
    </w:p>
    <w:p w14:paraId="77BBFF9C" w14:textId="77777777" w:rsidR="00F8401A" w:rsidRPr="00710FD7" w:rsidRDefault="00F8401A" w:rsidP="00F8401A">
      <w:pPr>
        <w:pStyle w:val="FP"/>
        <w:keepNext/>
        <w:rPr>
          <w:i/>
          <w:iCs/>
        </w:rPr>
      </w:pPr>
      <w:r w:rsidRPr="00710FD7">
        <w:rPr>
          <w:i/>
          <w:iCs/>
        </w:rPr>
        <w:t>Chris ( Vodafone) is OK with Qian (Ericsson)'s suggestion.</w:t>
      </w:r>
    </w:p>
    <w:p w14:paraId="024A07C6" w14:textId="77777777" w:rsidR="00F8401A" w:rsidRPr="00710FD7" w:rsidRDefault="00F8401A" w:rsidP="00F8401A">
      <w:pPr>
        <w:pStyle w:val="FP"/>
        <w:keepNext/>
        <w:rPr>
          <w:i/>
          <w:iCs/>
        </w:rPr>
      </w:pPr>
      <w:r w:rsidRPr="00710FD7">
        <w:rPr>
          <w:i/>
          <w:iCs/>
        </w:rPr>
        <w:t>Steve (Huawei) comments on the suggestion</w:t>
      </w:r>
    </w:p>
    <w:p w14:paraId="6D18F365" w14:textId="77777777" w:rsidR="00F8401A" w:rsidRPr="00710FD7" w:rsidRDefault="00F8401A" w:rsidP="00F8401A">
      <w:pPr>
        <w:pStyle w:val="FP"/>
        <w:keepNext/>
        <w:rPr>
          <w:i/>
          <w:iCs/>
        </w:rPr>
      </w:pPr>
      <w:r w:rsidRPr="00710FD7">
        <w:rPr>
          <w:i/>
          <w:iCs/>
        </w:rPr>
        <w:t>Qian (Ericsson) comments and propose to add '(See clause 5.4.3)' on top of r07</w:t>
      </w:r>
    </w:p>
    <w:p w14:paraId="713E59EF" w14:textId="77777777" w:rsidR="00F8401A" w:rsidRPr="00710FD7" w:rsidRDefault="00F8401A" w:rsidP="00F8401A">
      <w:pPr>
        <w:pStyle w:val="FP"/>
        <w:keepNext/>
        <w:rPr>
          <w:i/>
          <w:iCs/>
        </w:rPr>
      </w:pPr>
      <w:r w:rsidRPr="00710FD7">
        <w:rPr>
          <w:i/>
          <w:iCs/>
        </w:rPr>
        <w:t>Steve (Huawei) (resends) comments on the suggestion</w:t>
      </w:r>
    </w:p>
    <w:p w14:paraId="000D1A7E" w14:textId="77777777" w:rsidR="00F8401A" w:rsidRPr="00710FD7" w:rsidRDefault="00F8401A" w:rsidP="00F8401A">
      <w:pPr>
        <w:pStyle w:val="FP"/>
        <w:keepNext/>
        <w:rPr>
          <w:i/>
          <w:iCs/>
        </w:rPr>
      </w:pPr>
      <w:r w:rsidRPr="00710FD7">
        <w:rPr>
          <w:i/>
          <w:iCs/>
        </w:rPr>
        <w:t>Hannu (Nokia) supports the proposal from Steve.</w:t>
      </w:r>
    </w:p>
    <w:p w14:paraId="11BE0036" w14:textId="77777777" w:rsidR="00F8401A" w:rsidRPr="00710FD7" w:rsidRDefault="00F8401A" w:rsidP="00F8401A">
      <w:pPr>
        <w:pStyle w:val="FP"/>
        <w:keepNext/>
        <w:rPr>
          <w:i/>
          <w:iCs/>
        </w:rPr>
      </w:pPr>
      <w:r w:rsidRPr="00710FD7">
        <w:rPr>
          <w:i/>
          <w:iCs/>
        </w:rPr>
        <w:t>Steve (Huawei) provides an r08 in drafts with the small addition.</w:t>
      </w:r>
    </w:p>
    <w:p w14:paraId="411AC015" w14:textId="77777777" w:rsidR="00F8401A" w:rsidRPr="00710FD7" w:rsidRDefault="00F8401A" w:rsidP="00F8401A">
      <w:pPr>
        <w:pStyle w:val="FP"/>
        <w:keepNext/>
        <w:rPr>
          <w:i/>
          <w:iCs/>
        </w:rPr>
      </w:pPr>
      <w:r w:rsidRPr="00710FD7">
        <w:rPr>
          <w:i/>
          <w:iCs/>
        </w:rPr>
        <w:t>Hannu (Nokia) supports r08 and proposes this document for CC#4 hoping to have the document approved in this meeting.</w:t>
      </w:r>
    </w:p>
    <w:p w14:paraId="3A47AA0F" w14:textId="77777777" w:rsidR="00F8401A" w:rsidRPr="00710FD7" w:rsidRDefault="00F8401A" w:rsidP="00F8401A">
      <w:pPr>
        <w:pStyle w:val="FP"/>
        <w:keepNext/>
        <w:rPr>
          <w:i/>
          <w:iCs/>
        </w:rPr>
      </w:pPr>
      <w:r w:rsidRPr="00710FD7">
        <w:rPr>
          <w:i/>
          <w:iCs/>
        </w:rPr>
        <w:t>==== 8.X, 9.X, 10.X Final Deadline ====</w:t>
      </w:r>
    </w:p>
    <w:p w14:paraId="6A53CD33" w14:textId="77777777" w:rsidR="00F8401A" w:rsidRPr="00710FD7" w:rsidRDefault="00F8401A" w:rsidP="00F8401A">
      <w:pPr>
        <w:pStyle w:val="FP"/>
        <w:keepNext/>
        <w:rPr>
          <w:i/>
          <w:iCs/>
        </w:rPr>
      </w:pPr>
      <w:r w:rsidRPr="00710FD7">
        <w:rPr>
          <w:i/>
          <w:iCs/>
        </w:rPr>
        <w:t xml:space="preserve">Miguel (Qualcomm) ok with r07 + adding '(see clause 5.4.3)' and moving 'Paging messages sent to that </w:t>
      </w:r>
      <w:proofErr w:type="spellStart"/>
      <w:r w:rsidRPr="00710FD7">
        <w:rPr>
          <w:i/>
          <w:iCs/>
        </w:rPr>
        <w:t>gNB</w:t>
      </w:r>
      <w:proofErr w:type="spellEnd"/>
      <w:r w:rsidRPr="00710FD7">
        <w:rPr>
          <w:i/>
          <w:iCs/>
        </w:rPr>
        <w:t xml:space="preserve"> can increase UE power consumption for other UEs that support Paging Subgrouping based on the UE's temporary ID.' to a NOTE</w:t>
      </w:r>
    </w:p>
    <w:p w14:paraId="2BF40FDF" w14:textId="77777777" w:rsidR="00F8401A" w:rsidRPr="00DA12F6" w:rsidRDefault="00F8401A" w:rsidP="00F8401A">
      <w:pPr>
        <w:keepNext/>
        <w:rPr>
          <w:rFonts w:cs="Arial"/>
          <w:b/>
        </w:rPr>
      </w:pPr>
      <w:r w:rsidRPr="00DA12F6">
        <w:rPr>
          <w:rFonts w:cs="Arial"/>
          <w:b/>
        </w:rPr>
        <w:t>Discussion and conclusion:</w:t>
      </w:r>
    </w:p>
    <w:p w14:paraId="59278EC2" w14:textId="6918AAE5" w:rsidR="00E06157" w:rsidRPr="00F8401A" w:rsidRDefault="00F8401A" w:rsidP="00771372">
      <w:r>
        <w:t xml:space="preserve">Qualcomm proposed r07 with some changes. </w:t>
      </w:r>
      <w:r>
        <w:rPr>
          <w:color w:val="0000FF"/>
        </w:rPr>
        <w:t>S2</w:t>
      </w:r>
      <w:r>
        <w:rPr>
          <w:color w:val="0000FF"/>
        </w:rPr>
        <w:noBreakHyphen/>
        <w:t>2201204r07</w:t>
      </w:r>
      <w:r w:rsidRPr="00F8401A">
        <w:t xml:space="preserve"> with changes </w:t>
      </w:r>
      <w:r>
        <w:t xml:space="preserve">was agreed and revised to </w:t>
      </w:r>
      <w:r w:rsidRPr="00F8401A">
        <w:rPr>
          <w:color w:val="0000FF"/>
        </w:rPr>
        <w:t>S2-2201846</w:t>
      </w:r>
      <w:r>
        <w:t xml:space="preserve">, which was </w:t>
      </w:r>
      <w:r w:rsidRPr="00C3284B">
        <w:rPr>
          <w:color w:val="FF0000"/>
          <w:lang w:eastAsia="en-US"/>
        </w:rPr>
        <w:t>approved</w:t>
      </w:r>
      <w:r>
        <w:t>.</w:t>
      </w:r>
    </w:p>
    <w:p w14:paraId="57883760" w14:textId="1FC13279" w:rsidR="00E06157" w:rsidRDefault="00E06157" w:rsidP="00771372"/>
    <w:p w14:paraId="53F31DAD" w14:textId="77777777" w:rsidR="00ED38E7" w:rsidRDefault="00ED38E7" w:rsidP="00ED38E7">
      <w:pPr>
        <w:pBdr>
          <w:top w:val="single" w:sz="4" w:space="1" w:color="auto"/>
        </w:pBdr>
      </w:pPr>
      <w:r>
        <w:rPr>
          <w:color w:val="0000FF"/>
        </w:rPr>
        <w:t>TD S2</w:t>
      </w:r>
      <w:r>
        <w:rPr>
          <w:color w:val="0000FF"/>
        </w:rPr>
        <w:noBreakHyphen/>
        <w:t>2201030</w:t>
      </w:r>
      <w:r>
        <w:t xml:space="preserve"> (LS OUT) [DRAFT] Reply LS on Slice list and priority information for cell reselection (Source: ZTE)</w:t>
      </w:r>
    </w:p>
    <w:p w14:paraId="30C64546" w14:textId="77777777" w:rsidR="00ED38E7" w:rsidRPr="00FC3E14" w:rsidRDefault="00ED38E7" w:rsidP="00ED38E7">
      <w:pPr>
        <w:pStyle w:val="FP"/>
        <w:keepNext/>
        <w:rPr>
          <w:b/>
          <w:bCs/>
          <w:i/>
          <w:iCs/>
        </w:rPr>
      </w:pPr>
      <w:r w:rsidRPr="00FC3E14">
        <w:rPr>
          <w:b/>
          <w:bCs/>
          <w:i/>
          <w:iCs/>
        </w:rPr>
        <w:lastRenderedPageBreak/>
        <w:t>e-mail comments:</w:t>
      </w:r>
    </w:p>
    <w:p w14:paraId="415C5696" w14:textId="77777777" w:rsidR="00ED38E7" w:rsidRPr="00976F34" w:rsidRDefault="00ED38E7" w:rsidP="00ED38E7">
      <w:pPr>
        <w:pStyle w:val="FP"/>
        <w:keepNext/>
        <w:rPr>
          <w:i/>
          <w:iCs/>
        </w:rPr>
      </w:pPr>
      <w:r w:rsidRPr="00976F34">
        <w:rPr>
          <w:i/>
          <w:iCs/>
        </w:rPr>
        <w:t>Haiyang (Huawei) provides r01 for per PLMN granularity.</w:t>
      </w:r>
    </w:p>
    <w:p w14:paraId="0E728F43" w14:textId="77777777" w:rsidR="00ED38E7" w:rsidRPr="00976F34" w:rsidRDefault="00ED38E7" w:rsidP="00ED38E7">
      <w:pPr>
        <w:pStyle w:val="FP"/>
        <w:keepNext/>
        <w:rPr>
          <w:i/>
          <w:iCs/>
        </w:rPr>
      </w:pPr>
      <w:r w:rsidRPr="00976F34">
        <w:rPr>
          <w:i/>
          <w:iCs/>
        </w:rPr>
        <w:t>Peter Hedman (Ericsson) provides r02</w:t>
      </w:r>
    </w:p>
    <w:p w14:paraId="5BEEBDDA" w14:textId="77777777" w:rsidR="00ED38E7" w:rsidRPr="00976F34" w:rsidRDefault="00ED38E7" w:rsidP="00ED38E7">
      <w:pPr>
        <w:pStyle w:val="FP"/>
        <w:keepNext/>
        <w:rPr>
          <w:i/>
          <w:iCs/>
        </w:rPr>
      </w:pPr>
      <w:r w:rsidRPr="00976F34">
        <w:rPr>
          <w:i/>
          <w:iCs/>
        </w:rPr>
        <w:t>Alessio(Nokia) provides r03</w:t>
      </w:r>
    </w:p>
    <w:p w14:paraId="70F63D18" w14:textId="77777777" w:rsidR="00ED38E7" w:rsidRPr="00976F34" w:rsidRDefault="00ED38E7" w:rsidP="00ED38E7">
      <w:pPr>
        <w:pStyle w:val="FP"/>
        <w:keepNext/>
        <w:rPr>
          <w:i/>
          <w:iCs/>
        </w:rPr>
      </w:pPr>
      <w:r w:rsidRPr="00976F34">
        <w:rPr>
          <w:i/>
          <w:iCs/>
        </w:rPr>
        <w:t>Peter Hedman (Ericsson) provides r03</w:t>
      </w:r>
    </w:p>
    <w:p w14:paraId="3192A6F3" w14:textId="77777777" w:rsidR="00ED38E7" w:rsidRPr="00976F34" w:rsidRDefault="00ED38E7" w:rsidP="00ED38E7">
      <w:pPr>
        <w:pStyle w:val="FP"/>
        <w:keepNext/>
        <w:rPr>
          <w:i/>
          <w:iCs/>
        </w:rPr>
      </w:pPr>
      <w:r w:rsidRPr="00976F34">
        <w:rPr>
          <w:i/>
          <w:iCs/>
        </w:rPr>
        <w:t>Haiyang (Huawei) comments</w:t>
      </w:r>
    </w:p>
    <w:p w14:paraId="621B7B09" w14:textId="77777777" w:rsidR="00ED38E7" w:rsidRPr="00976F34" w:rsidRDefault="00ED38E7" w:rsidP="00ED38E7">
      <w:pPr>
        <w:pStyle w:val="FP"/>
        <w:keepNext/>
        <w:rPr>
          <w:i/>
          <w:iCs/>
        </w:rPr>
      </w:pPr>
      <w:proofErr w:type="spellStart"/>
      <w:r w:rsidRPr="00976F34">
        <w:rPr>
          <w:i/>
          <w:iCs/>
        </w:rPr>
        <w:t>DongEun</w:t>
      </w:r>
      <w:proofErr w:type="spellEnd"/>
      <w:r w:rsidRPr="00976F34">
        <w:rPr>
          <w:i/>
          <w:iCs/>
        </w:rPr>
        <w:t xml:space="preserve"> (Samsung) provides r05</w:t>
      </w:r>
    </w:p>
    <w:p w14:paraId="534C0267" w14:textId="77777777" w:rsidR="00ED38E7" w:rsidRPr="00976F34" w:rsidRDefault="00ED38E7" w:rsidP="00ED38E7">
      <w:pPr>
        <w:pStyle w:val="FP"/>
        <w:keepNext/>
        <w:rPr>
          <w:i/>
          <w:iCs/>
        </w:rPr>
      </w:pPr>
      <w:r w:rsidRPr="00976F34">
        <w:rPr>
          <w:i/>
          <w:iCs/>
        </w:rPr>
        <w:t>Alessio(Nokia) comments</w:t>
      </w:r>
    </w:p>
    <w:p w14:paraId="2605061B" w14:textId="77777777" w:rsidR="00ED38E7" w:rsidRPr="00976F34" w:rsidRDefault="00ED38E7" w:rsidP="00ED38E7">
      <w:pPr>
        <w:pStyle w:val="FP"/>
        <w:keepNext/>
        <w:rPr>
          <w:i/>
          <w:iCs/>
        </w:rPr>
      </w:pPr>
      <w:proofErr w:type="spellStart"/>
      <w:r w:rsidRPr="00976F34">
        <w:rPr>
          <w:i/>
          <w:iCs/>
        </w:rPr>
        <w:t>Jinguo</w:t>
      </w:r>
      <w:proofErr w:type="spellEnd"/>
      <w:r w:rsidRPr="00976F34">
        <w:rPr>
          <w:i/>
          <w:iCs/>
        </w:rPr>
        <w:t>(ZTE) provide r06</w:t>
      </w:r>
    </w:p>
    <w:p w14:paraId="29C807BC" w14:textId="77777777" w:rsidR="00ED38E7" w:rsidRPr="00976F34" w:rsidRDefault="00ED38E7" w:rsidP="00ED38E7">
      <w:pPr>
        <w:pStyle w:val="FP"/>
        <w:keepNext/>
        <w:rPr>
          <w:i/>
          <w:iCs/>
        </w:rPr>
      </w:pPr>
      <w:r w:rsidRPr="00976F34">
        <w:rPr>
          <w:i/>
          <w:iCs/>
        </w:rPr>
        <w:t>==== 4.X, 5.X, 6.X, 7.X, 8.29, 10.2 (Work Plan) Revisions Deadline ====</w:t>
      </w:r>
    </w:p>
    <w:p w14:paraId="79DD8D89" w14:textId="77777777" w:rsidR="00ED38E7" w:rsidRPr="00976F34" w:rsidRDefault="00ED38E7" w:rsidP="00ED38E7">
      <w:pPr>
        <w:pStyle w:val="FP"/>
        <w:keepNext/>
        <w:rPr>
          <w:i/>
          <w:iCs/>
        </w:rPr>
      </w:pPr>
      <w:proofErr w:type="spellStart"/>
      <w:r w:rsidRPr="00976F34">
        <w:rPr>
          <w:i/>
          <w:iCs/>
        </w:rPr>
        <w:t>alessio</w:t>
      </w:r>
      <w:proofErr w:type="spellEnd"/>
      <w:r w:rsidRPr="00976F34">
        <w:rPr>
          <w:i/>
          <w:iCs/>
        </w:rPr>
        <w:t>(</w:t>
      </w:r>
      <w:proofErr w:type="spellStart"/>
      <w:r w:rsidRPr="00976F34">
        <w:rPr>
          <w:i/>
          <w:iCs/>
        </w:rPr>
        <w:t>nokia</w:t>
      </w:r>
      <w:proofErr w:type="spellEnd"/>
      <w:r w:rsidRPr="00976F34">
        <w:rPr>
          <w:i/>
          <w:iCs/>
        </w:rPr>
        <w:t>) cannot live with any revision after r03.</w:t>
      </w:r>
    </w:p>
    <w:p w14:paraId="438BC398" w14:textId="77777777" w:rsidR="00ED38E7" w:rsidRPr="00976F34" w:rsidRDefault="00ED38E7" w:rsidP="00ED38E7">
      <w:pPr>
        <w:pStyle w:val="FP"/>
        <w:keepNext/>
        <w:rPr>
          <w:i/>
          <w:iCs/>
        </w:rPr>
      </w:pPr>
      <w:r w:rsidRPr="00976F34">
        <w:rPr>
          <w:i/>
          <w:iCs/>
        </w:rPr>
        <w:t>Peter Hedman (Ericsson) ok with r06</w:t>
      </w:r>
    </w:p>
    <w:p w14:paraId="63DB7DC0" w14:textId="77777777" w:rsidR="00ED38E7" w:rsidRPr="00976F34" w:rsidRDefault="00ED38E7" w:rsidP="00ED38E7">
      <w:pPr>
        <w:pStyle w:val="FP"/>
        <w:keepNext/>
        <w:rPr>
          <w:i/>
          <w:iCs/>
        </w:rPr>
      </w:pPr>
      <w:r w:rsidRPr="00976F34">
        <w:rPr>
          <w:i/>
          <w:iCs/>
        </w:rPr>
        <w:t>Dan (China Mobile) ok with r06</w:t>
      </w:r>
    </w:p>
    <w:p w14:paraId="76741F4A" w14:textId="77777777" w:rsidR="00ED38E7" w:rsidRPr="00976F34" w:rsidRDefault="00ED38E7" w:rsidP="00ED38E7">
      <w:pPr>
        <w:pStyle w:val="FP"/>
        <w:keepNext/>
        <w:rPr>
          <w:i/>
          <w:iCs/>
        </w:rPr>
      </w:pPr>
      <w:proofErr w:type="spellStart"/>
      <w:r w:rsidRPr="00976F34">
        <w:rPr>
          <w:i/>
          <w:iCs/>
        </w:rPr>
        <w:t>alessio</w:t>
      </w:r>
      <w:proofErr w:type="spellEnd"/>
      <w:r w:rsidRPr="00976F34">
        <w:rPr>
          <w:i/>
          <w:iCs/>
        </w:rPr>
        <w:t>(</w:t>
      </w:r>
      <w:proofErr w:type="spellStart"/>
      <w:r w:rsidRPr="00976F34">
        <w:rPr>
          <w:i/>
          <w:iCs/>
        </w:rPr>
        <w:t>nokia</w:t>
      </w:r>
      <w:proofErr w:type="spellEnd"/>
      <w:r w:rsidRPr="00976F34">
        <w:rPr>
          <w:i/>
          <w:iCs/>
        </w:rPr>
        <w:t>) still retains r03 is what we can agree with.</w:t>
      </w:r>
    </w:p>
    <w:p w14:paraId="5FE15357" w14:textId="77777777" w:rsidR="00ED38E7" w:rsidRPr="00976F34" w:rsidRDefault="00ED38E7" w:rsidP="00ED38E7">
      <w:pPr>
        <w:pStyle w:val="FP"/>
        <w:keepNext/>
        <w:rPr>
          <w:i/>
          <w:iCs/>
        </w:rPr>
      </w:pPr>
      <w:proofErr w:type="spellStart"/>
      <w:r w:rsidRPr="00976F34">
        <w:rPr>
          <w:i/>
          <w:iCs/>
        </w:rPr>
        <w:t>Jinguo</w:t>
      </w:r>
      <w:proofErr w:type="spellEnd"/>
      <w:r w:rsidRPr="00976F34">
        <w:rPr>
          <w:i/>
          <w:iCs/>
        </w:rPr>
        <w:t>(ZTE) asks to discuss this LS at CC#2</w:t>
      </w:r>
    </w:p>
    <w:p w14:paraId="62471B60" w14:textId="77777777" w:rsidR="00ED38E7" w:rsidRPr="00976F34" w:rsidRDefault="00ED38E7" w:rsidP="00ED38E7">
      <w:pPr>
        <w:pStyle w:val="FP"/>
        <w:keepNext/>
        <w:rPr>
          <w:i/>
          <w:iCs/>
        </w:rPr>
      </w:pPr>
      <w:proofErr w:type="spellStart"/>
      <w:r w:rsidRPr="00976F34">
        <w:rPr>
          <w:i/>
          <w:iCs/>
        </w:rPr>
        <w:t>Dongeun</w:t>
      </w:r>
      <w:proofErr w:type="spellEnd"/>
      <w:r w:rsidRPr="00976F34">
        <w:rPr>
          <w:i/>
          <w:iCs/>
        </w:rPr>
        <w:t xml:space="preserve"> (Samsung) can only live with r05 and r06</w:t>
      </w:r>
    </w:p>
    <w:p w14:paraId="5CF22BDB" w14:textId="77777777" w:rsidR="00ED38E7" w:rsidRPr="00976F34" w:rsidRDefault="00ED38E7" w:rsidP="00ED38E7">
      <w:pPr>
        <w:pStyle w:val="FP"/>
        <w:keepNext/>
        <w:rPr>
          <w:i/>
          <w:iCs/>
        </w:rPr>
      </w:pPr>
      <w:r w:rsidRPr="00976F34">
        <w:rPr>
          <w:i/>
          <w:iCs/>
        </w:rPr>
        <w:t>==== 4.X, 5.X, 6.X, 7.X, 8.29, 10.2 (Work Plan) Final Deadline ====</w:t>
      </w:r>
    </w:p>
    <w:p w14:paraId="518965AC" w14:textId="77777777" w:rsidR="00ED38E7" w:rsidRPr="00976F34" w:rsidRDefault="00ED38E7" w:rsidP="00ED38E7">
      <w:pPr>
        <w:pStyle w:val="FP"/>
        <w:keepNext/>
        <w:rPr>
          <w:i/>
          <w:iCs/>
        </w:rPr>
      </w:pPr>
      <w:r w:rsidRPr="00976F34">
        <w:rPr>
          <w:i/>
          <w:iCs/>
        </w:rPr>
        <w:t>Peter Hedman (Ericsson) provides r07</w:t>
      </w:r>
    </w:p>
    <w:p w14:paraId="1F0E4DA7" w14:textId="77777777" w:rsidR="00ED38E7" w:rsidRPr="00976F34" w:rsidRDefault="00ED38E7" w:rsidP="00ED38E7">
      <w:pPr>
        <w:pStyle w:val="FP"/>
        <w:keepNext/>
        <w:rPr>
          <w:i/>
          <w:iCs/>
        </w:rPr>
      </w:pPr>
      <w:r w:rsidRPr="00976F34">
        <w:rPr>
          <w:i/>
          <w:iCs/>
        </w:rPr>
        <w:t>Alessio(Nokia) provides r08</w:t>
      </w:r>
    </w:p>
    <w:p w14:paraId="02C5D52A" w14:textId="77777777" w:rsidR="00ED38E7" w:rsidRPr="00976F34" w:rsidRDefault="00ED38E7" w:rsidP="00ED38E7">
      <w:pPr>
        <w:pStyle w:val="FP"/>
        <w:keepNext/>
        <w:rPr>
          <w:i/>
          <w:iCs/>
        </w:rPr>
      </w:pPr>
      <w:proofErr w:type="spellStart"/>
      <w:r w:rsidRPr="00976F34">
        <w:rPr>
          <w:i/>
          <w:iCs/>
        </w:rPr>
        <w:t>Jinguo</w:t>
      </w:r>
      <w:proofErr w:type="spellEnd"/>
      <w:r w:rsidRPr="00976F34">
        <w:rPr>
          <w:i/>
          <w:iCs/>
        </w:rPr>
        <w:t>(ZTE) provides r09</w:t>
      </w:r>
    </w:p>
    <w:p w14:paraId="7A8F6965" w14:textId="77777777" w:rsidR="00ED38E7" w:rsidRPr="00976F34" w:rsidRDefault="00ED38E7" w:rsidP="00ED38E7">
      <w:pPr>
        <w:pStyle w:val="FP"/>
        <w:keepNext/>
        <w:rPr>
          <w:i/>
          <w:iCs/>
        </w:rPr>
      </w:pPr>
      <w:r w:rsidRPr="00976F34">
        <w:rPr>
          <w:i/>
          <w:iCs/>
        </w:rPr>
        <w:t>Peter Hedman (Ericsson) provides comments</w:t>
      </w:r>
    </w:p>
    <w:p w14:paraId="6ACB5049" w14:textId="77777777" w:rsidR="00ED38E7" w:rsidRPr="00976F34" w:rsidRDefault="00ED38E7" w:rsidP="00ED38E7">
      <w:pPr>
        <w:pStyle w:val="FP"/>
        <w:keepNext/>
        <w:rPr>
          <w:i/>
          <w:iCs/>
        </w:rPr>
      </w:pPr>
      <w:r w:rsidRPr="00976F34">
        <w:rPr>
          <w:i/>
          <w:iCs/>
        </w:rPr>
        <w:t>Dan(China Mobile) support the LS</w:t>
      </w:r>
    </w:p>
    <w:p w14:paraId="14D3F662" w14:textId="77777777" w:rsidR="00ED38E7" w:rsidRPr="00976F34" w:rsidRDefault="00ED38E7" w:rsidP="00ED38E7">
      <w:pPr>
        <w:pStyle w:val="FP"/>
        <w:keepNext/>
        <w:rPr>
          <w:i/>
          <w:iCs/>
        </w:rPr>
      </w:pPr>
      <w:proofErr w:type="spellStart"/>
      <w:r w:rsidRPr="00976F34">
        <w:rPr>
          <w:i/>
          <w:iCs/>
        </w:rPr>
        <w:t>Jinguo</w:t>
      </w:r>
      <w:proofErr w:type="spellEnd"/>
      <w:r w:rsidRPr="00976F34">
        <w:rPr>
          <w:i/>
          <w:iCs/>
        </w:rPr>
        <w:t>(ZTE)provides r10</w:t>
      </w:r>
    </w:p>
    <w:p w14:paraId="229FDCCE" w14:textId="77777777" w:rsidR="00ED38E7" w:rsidRPr="00976F34" w:rsidRDefault="00ED38E7" w:rsidP="00ED38E7">
      <w:pPr>
        <w:pStyle w:val="FP"/>
        <w:keepNext/>
        <w:rPr>
          <w:i/>
          <w:iCs/>
        </w:rPr>
      </w:pPr>
      <w:r w:rsidRPr="00976F34">
        <w:rPr>
          <w:i/>
          <w:iCs/>
        </w:rPr>
        <w:t>Alessio(Nokia) provides r11</w:t>
      </w:r>
    </w:p>
    <w:p w14:paraId="69E67E16" w14:textId="77777777" w:rsidR="00ED38E7" w:rsidRPr="00976F34" w:rsidRDefault="00ED38E7" w:rsidP="00ED38E7">
      <w:pPr>
        <w:pStyle w:val="FP"/>
        <w:keepNext/>
        <w:rPr>
          <w:i/>
          <w:iCs/>
        </w:rPr>
      </w:pPr>
      <w:proofErr w:type="spellStart"/>
      <w:r w:rsidRPr="00976F34">
        <w:rPr>
          <w:i/>
          <w:iCs/>
        </w:rPr>
        <w:t>alessio</w:t>
      </w:r>
      <w:proofErr w:type="spellEnd"/>
      <w:r w:rsidRPr="00976F34">
        <w:rPr>
          <w:i/>
          <w:iCs/>
        </w:rPr>
        <w:t>(Nokia) informs of a r11 as already advertised on AI#8.29</w:t>
      </w:r>
    </w:p>
    <w:p w14:paraId="4A7FF51F" w14:textId="77777777" w:rsidR="00ED38E7" w:rsidRPr="00976F34" w:rsidRDefault="00ED38E7" w:rsidP="00ED38E7">
      <w:pPr>
        <w:pStyle w:val="FP"/>
        <w:keepNext/>
        <w:rPr>
          <w:i/>
          <w:iCs/>
        </w:rPr>
      </w:pPr>
      <w:proofErr w:type="spellStart"/>
      <w:r w:rsidRPr="00976F34">
        <w:rPr>
          <w:i/>
          <w:iCs/>
        </w:rPr>
        <w:t>alessio</w:t>
      </w:r>
      <w:proofErr w:type="spellEnd"/>
      <w:r w:rsidRPr="00976F34">
        <w:rPr>
          <w:i/>
          <w:iCs/>
        </w:rPr>
        <w:t>(Nokia) believes that per PLMN level does not work as it imposes limitations on PLMNs that want to serve a sizeable enterprise/ industrial IOT market.</w:t>
      </w:r>
    </w:p>
    <w:p w14:paraId="29EB8C04" w14:textId="77777777" w:rsidR="00ED38E7" w:rsidRPr="00976F34" w:rsidRDefault="00ED38E7" w:rsidP="00ED38E7">
      <w:pPr>
        <w:pStyle w:val="FP"/>
        <w:keepNext/>
        <w:rPr>
          <w:i/>
          <w:iCs/>
        </w:rPr>
      </w:pPr>
      <w:r w:rsidRPr="00976F34">
        <w:rPr>
          <w:i/>
          <w:iCs/>
        </w:rPr>
        <w:t>==== 8.X, 9.X, 10.X Revisions Deadline ====</w:t>
      </w:r>
    </w:p>
    <w:p w14:paraId="4C67428E" w14:textId="77777777" w:rsidR="00ED38E7" w:rsidRPr="00976F34" w:rsidRDefault="00ED38E7" w:rsidP="00ED38E7">
      <w:pPr>
        <w:pStyle w:val="FP"/>
        <w:keepNext/>
        <w:rPr>
          <w:i/>
          <w:iCs/>
        </w:rPr>
      </w:pPr>
      <w:r w:rsidRPr="00976F34">
        <w:rPr>
          <w:i/>
          <w:iCs/>
        </w:rPr>
        <w:t>Haiyang (Huawei) comments to r11</w:t>
      </w:r>
    </w:p>
    <w:p w14:paraId="307117E8" w14:textId="77777777" w:rsidR="00ED38E7" w:rsidRPr="00976F34" w:rsidRDefault="00ED38E7" w:rsidP="00ED38E7">
      <w:pPr>
        <w:pStyle w:val="FP"/>
        <w:keepNext/>
        <w:rPr>
          <w:i/>
          <w:iCs/>
        </w:rPr>
      </w:pPr>
      <w:r w:rsidRPr="00976F34">
        <w:rPr>
          <w:i/>
          <w:iCs/>
        </w:rPr>
        <w:t>Peter Hedman (Ericsson) objects to r11, proposes that revision depend on outcome of the CRs e.g. r10 can be ok if 00508 is noted and per PLMN granularity CRs are agreed</w:t>
      </w:r>
    </w:p>
    <w:p w14:paraId="7DAEDC58" w14:textId="77777777" w:rsidR="00ED38E7" w:rsidRPr="00976F34" w:rsidRDefault="00ED38E7" w:rsidP="00ED38E7">
      <w:pPr>
        <w:pStyle w:val="FP"/>
        <w:keepNext/>
        <w:rPr>
          <w:i/>
          <w:iCs/>
        </w:rPr>
      </w:pPr>
      <w:r w:rsidRPr="00976F34">
        <w:rPr>
          <w:i/>
          <w:iCs/>
        </w:rPr>
        <w:t>Alessio(Nokia) objects to any LS revision except r11 (or a similar revision) where we allow RAN2 to pick among per PLMN (280) and per PLMN or TA solutions( -847)</w:t>
      </w:r>
    </w:p>
    <w:p w14:paraId="38481D98" w14:textId="77777777" w:rsidR="00ED38E7" w:rsidRPr="00976F34" w:rsidRDefault="00ED38E7" w:rsidP="00ED38E7">
      <w:pPr>
        <w:pStyle w:val="FP"/>
        <w:keepNext/>
        <w:rPr>
          <w:i/>
          <w:iCs/>
        </w:rPr>
      </w:pPr>
      <w:r w:rsidRPr="00976F34">
        <w:rPr>
          <w:i/>
          <w:iCs/>
        </w:rPr>
        <w:t>Haiyang (Huawei) provides clarifications to Alessio (Nokia)</w:t>
      </w:r>
    </w:p>
    <w:p w14:paraId="41A43359" w14:textId="77777777" w:rsidR="00ED38E7" w:rsidRPr="00976F34" w:rsidRDefault="00ED38E7" w:rsidP="00ED38E7">
      <w:pPr>
        <w:pStyle w:val="FP"/>
        <w:keepNext/>
        <w:rPr>
          <w:i/>
          <w:iCs/>
        </w:rPr>
      </w:pPr>
      <w:r w:rsidRPr="00976F34">
        <w:rPr>
          <w:i/>
          <w:iCs/>
        </w:rPr>
        <w:t>==== 8.X, 9.X, 10.X Final Deadline ====</w:t>
      </w:r>
    </w:p>
    <w:p w14:paraId="5352C315" w14:textId="77777777" w:rsidR="00ED38E7" w:rsidRPr="00DA12F6" w:rsidRDefault="00ED38E7" w:rsidP="00ED38E7">
      <w:pPr>
        <w:keepNext/>
        <w:rPr>
          <w:rFonts w:cs="Arial"/>
          <w:b/>
        </w:rPr>
      </w:pPr>
      <w:r w:rsidRPr="00DA12F6">
        <w:rPr>
          <w:rFonts w:cs="Arial"/>
          <w:b/>
        </w:rPr>
        <w:t>Discussion and conclusion:</w:t>
      </w:r>
    </w:p>
    <w:p w14:paraId="79B5D993" w14:textId="77777777" w:rsidR="00ED38E7" w:rsidRDefault="00ED38E7" w:rsidP="00ED38E7">
      <w:r>
        <w:t xml:space="preserve">ZTE provided a show of hands proposal: </w:t>
      </w:r>
      <w:hyperlink r:id="rId12" w:history="1">
        <w:r w:rsidRPr="00375EAF">
          <w:rPr>
            <w:rStyle w:val="Hyperlink"/>
          </w:rPr>
          <w:t>https://www.3gpp.org/ftp/tsg_sa/WG2_Arch/TSGS2_149E_Electronic_2022-02/INBOX/CCs/CC%234_2022-02-24_1330UTC/CC%234%20Proposal%20on%20Slice%20group%20rev%201.pptx</w:t>
        </w:r>
      </w:hyperlink>
    </w:p>
    <w:p w14:paraId="5068E2F9" w14:textId="77777777" w:rsidR="00ED38E7" w:rsidRDefault="00ED38E7" w:rsidP="00ED38E7">
      <w:pPr>
        <w:pStyle w:val="FP"/>
      </w:pPr>
      <w:r>
        <w:t>CRs are further revised after CC#2</w:t>
      </w:r>
    </w:p>
    <w:p w14:paraId="62D84CFC" w14:textId="77777777" w:rsidR="00ED38E7" w:rsidRDefault="00ED38E7" w:rsidP="00ED38E7">
      <w:pPr>
        <w:pStyle w:val="B1"/>
      </w:pPr>
      <w:r>
        <w:t>-</w:t>
      </w:r>
      <w:r>
        <w:tab/>
        <w:t>0847r06 proposes a compromise which allows both per PLMN granularity and per TA granularity</w:t>
      </w:r>
    </w:p>
    <w:p w14:paraId="1F0E5A48" w14:textId="77777777" w:rsidR="00ED38E7" w:rsidRDefault="00ED38E7" w:rsidP="00ED38E7">
      <w:pPr>
        <w:pStyle w:val="B1"/>
      </w:pPr>
      <w:r>
        <w:t>-</w:t>
      </w:r>
      <w:r>
        <w:tab/>
        <w:t>0280r08 explicitly states that the NSASG is per PLMN granularity</w:t>
      </w:r>
    </w:p>
    <w:p w14:paraId="04AA43DE" w14:textId="77777777" w:rsidR="00ED38E7" w:rsidRDefault="00ED38E7" w:rsidP="00ED38E7">
      <w:pPr>
        <w:pStyle w:val="FP"/>
      </w:pPr>
      <w:r>
        <w:t>Proposal 1: Endorse both options and let RAN2 to make decision</w:t>
      </w:r>
    </w:p>
    <w:p w14:paraId="12FA489C" w14:textId="77777777" w:rsidR="00ED38E7" w:rsidRDefault="00ED38E7" w:rsidP="00ED38E7">
      <w:pPr>
        <w:pStyle w:val="FP"/>
      </w:pPr>
      <w:r>
        <w:t xml:space="preserve">Proposal 2: in case proposal 1 cannot be agreed take </w:t>
      </w:r>
      <w:proofErr w:type="spellStart"/>
      <w:r>
        <w:t>SoH</w:t>
      </w:r>
      <w:proofErr w:type="spellEnd"/>
      <w:r>
        <w:t xml:space="preserve"> on following two options:</w:t>
      </w:r>
    </w:p>
    <w:p w14:paraId="26C03B8D" w14:textId="77777777" w:rsidR="00ED38E7" w:rsidRDefault="00ED38E7" w:rsidP="00ED38E7">
      <w:pPr>
        <w:pStyle w:val="B1"/>
      </w:pPr>
      <w:r>
        <w:t>-</w:t>
      </w:r>
      <w:r>
        <w:tab/>
        <w:t>Option A: approve 0847r06+0918r00</w:t>
      </w:r>
    </w:p>
    <w:p w14:paraId="37B95083" w14:textId="77777777" w:rsidR="00ED38E7" w:rsidRDefault="00ED38E7" w:rsidP="00ED38E7">
      <w:pPr>
        <w:pStyle w:val="B1"/>
      </w:pPr>
      <w:r>
        <w:t>-</w:t>
      </w:r>
      <w:r>
        <w:tab/>
        <w:t>Option B: approve 0280r08 and 0281r03</w:t>
      </w:r>
    </w:p>
    <w:p w14:paraId="5B528595" w14:textId="77777777" w:rsidR="00ED38E7" w:rsidRDefault="00ED38E7" w:rsidP="00ED38E7">
      <w:pPr>
        <w:pStyle w:val="B1"/>
      </w:pPr>
    </w:p>
    <w:p w14:paraId="07DB96B9" w14:textId="77777777" w:rsidR="00ED38E7" w:rsidRDefault="00ED38E7" w:rsidP="00ED38E7">
      <w:r>
        <w:t>Ericsson and Nokia did not accept proposal 1.</w:t>
      </w:r>
    </w:p>
    <w:p w14:paraId="0E31F8C6" w14:textId="77777777" w:rsidR="00ED38E7" w:rsidRDefault="00ED38E7" w:rsidP="00ED38E7">
      <w:r>
        <w:t>Support Option A:</w:t>
      </w:r>
      <w:r>
        <w:tab/>
      </w:r>
      <w:r>
        <w:tab/>
        <w:t>15</w:t>
      </w:r>
    </w:p>
    <w:p w14:paraId="2E2174EF" w14:textId="77777777" w:rsidR="00ED38E7" w:rsidRDefault="00ED38E7" w:rsidP="00ED38E7">
      <w:r>
        <w:t>Support Option B</w:t>
      </w:r>
      <w:r>
        <w:tab/>
        <w:t>:</w:t>
      </w:r>
      <w:r>
        <w:tab/>
        <w:t>5</w:t>
      </w:r>
    </w:p>
    <w:p w14:paraId="548FC6B8" w14:textId="13D558D7" w:rsidR="00ED38E7" w:rsidRDefault="00ED38E7" w:rsidP="00ED38E7">
      <w:r>
        <w:t xml:space="preserve">The SA WG2 Chair asked if there were objections to moving forward with Option A. 5 companies indicated an objection. The SA WG2 Chair suggested that this be left to RAN WGs to decide. MediaTek disagreed that this should be decided by RAN WGs. </w:t>
      </w:r>
      <w:r w:rsidR="00A73F18">
        <w:t xml:space="preserve">Ericsson commented that they considered it better to make this update for Rel-18 when there will be more time to develop it correctly. </w:t>
      </w:r>
      <w:r w:rsidR="00A73F18" w:rsidRPr="00A73F18">
        <w:rPr>
          <w:b/>
          <w:bCs/>
        </w:rPr>
        <w:t xml:space="preserve">This LS was </w:t>
      </w:r>
      <w:r w:rsidR="00A73F18" w:rsidRPr="00A73F18">
        <w:rPr>
          <w:b/>
          <w:bCs/>
          <w:color w:val="FF0000"/>
        </w:rPr>
        <w:t xml:space="preserve">postponed </w:t>
      </w:r>
      <w:r w:rsidR="00A73F18" w:rsidRPr="00A73F18">
        <w:rPr>
          <w:b/>
          <w:bCs/>
        </w:rPr>
        <w:t>for further discussion for CC#5.</w:t>
      </w:r>
    </w:p>
    <w:p w14:paraId="2AC76F24" w14:textId="7ABDE0CE" w:rsidR="00ED38E7" w:rsidRDefault="00ED38E7" w:rsidP="00ED38E7"/>
    <w:p w14:paraId="74974D94" w14:textId="77777777" w:rsidR="00A73F18" w:rsidRDefault="00A73F18" w:rsidP="00A73F18">
      <w:pPr>
        <w:pBdr>
          <w:top w:val="single" w:sz="4" w:space="1" w:color="auto"/>
        </w:pBdr>
      </w:pPr>
      <w:r>
        <w:rPr>
          <w:color w:val="0000FF"/>
        </w:rPr>
        <w:t>TD S2</w:t>
      </w:r>
      <w:r>
        <w:rPr>
          <w:color w:val="0000FF"/>
        </w:rPr>
        <w:noBreakHyphen/>
        <w:t>2200847</w:t>
      </w:r>
      <w:r>
        <w:t xml:space="preserve"> (CR) 23.501 CR3539: Enabling configuration of Network Slice AS Groups (Source: Nokia, Nokia Shanghai Bell)</w:t>
      </w:r>
    </w:p>
    <w:p w14:paraId="6B882C36" w14:textId="77777777" w:rsidR="00A73F18" w:rsidRPr="00620BAB" w:rsidRDefault="00A73F18" w:rsidP="00A73F18">
      <w:pPr>
        <w:pStyle w:val="FP"/>
        <w:keepNext/>
        <w:rPr>
          <w:b/>
          <w:bCs/>
          <w:i/>
          <w:iCs/>
          <w:lang w:val="fr-FR"/>
        </w:rPr>
      </w:pPr>
      <w:r w:rsidRPr="00620BAB">
        <w:rPr>
          <w:b/>
          <w:bCs/>
          <w:i/>
          <w:iCs/>
          <w:lang w:val="fr-FR"/>
        </w:rPr>
        <w:lastRenderedPageBreak/>
        <w:t>e-mail comments:</w:t>
      </w:r>
    </w:p>
    <w:p w14:paraId="621500C9" w14:textId="77777777" w:rsidR="00A73F18" w:rsidRPr="00771372" w:rsidRDefault="00A73F18" w:rsidP="00A73F18">
      <w:pPr>
        <w:pStyle w:val="FP"/>
        <w:keepNext/>
        <w:rPr>
          <w:i/>
          <w:iCs/>
          <w:lang w:val="fr-FR"/>
        </w:rPr>
      </w:pPr>
      <w:r w:rsidRPr="00771372">
        <w:rPr>
          <w:i/>
          <w:iCs/>
          <w:lang w:val="fr-FR"/>
        </w:rPr>
        <w:t xml:space="preserve">Peter (Ericsson) </w:t>
      </w:r>
      <w:proofErr w:type="spellStart"/>
      <w:r w:rsidRPr="00771372">
        <w:rPr>
          <w:i/>
          <w:iCs/>
          <w:lang w:val="fr-FR"/>
        </w:rPr>
        <w:t>provides</w:t>
      </w:r>
      <w:proofErr w:type="spellEnd"/>
      <w:r w:rsidRPr="00771372">
        <w:rPr>
          <w:i/>
          <w:iCs/>
          <w:lang w:val="fr-FR"/>
        </w:rPr>
        <w:t xml:space="preserve"> comments</w:t>
      </w:r>
    </w:p>
    <w:p w14:paraId="5ACC11E2" w14:textId="77777777" w:rsidR="00A73F18" w:rsidRPr="00710FD7" w:rsidRDefault="00A73F18" w:rsidP="00A73F18">
      <w:pPr>
        <w:pStyle w:val="FP"/>
        <w:keepNext/>
        <w:rPr>
          <w:i/>
          <w:iCs/>
        </w:rPr>
      </w:pPr>
      <w:r w:rsidRPr="00710FD7">
        <w:rPr>
          <w:i/>
          <w:iCs/>
        </w:rPr>
        <w:t>Alessio(</w:t>
      </w:r>
      <w:proofErr w:type="spellStart"/>
      <w:r w:rsidRPr="00710FD7">
        <w:rPr>
          <w:i/>
          <w:iCs/>
        </w:rPr>
        <w:t>nokia</w:t>
      </w:r>
      <w:proofErr w:type="spellEnd"/>
      <w:r w:rsidRPr="00710FD7">
        <w:rPr>
          <w:i/>
          <w:iCs/>
        </w:rPr>
        <w:t>) comments that this should be the basis for the documentation</w:t>
      </w:r>
    </w:p>
    <w:p w14:paraId="61D6F666" w14:textId="77777777" w:rsidR="00A73F18" w:rsidRPr="00710FD7" w:rsidRDefault="00A73F18" w:rsidP="00A73F18">
      <w:pPr>
        <w:pStyle w:val="FP"/>
        <w:keepNext/>
        <w:rPr>
          <w:i/>
          <w:iCs/>
        </w:rPr>
      </w:pPr>
      <w:r w:rsidRPr="00710FD7">
        <w:rPr>
          <w:i/>
          <w:iCs/>
        </w:rPr>
        <w:t>Peter Hedman (Ericsson) provides comments</w:t>
      </w:r>
    </w:p>
    <w:p w14:paraId="0EB78518" w14:textId="77777777" w:rsidR="00A73F18" w:rsidRPr="00710FD7" w:rsidRDefault="00A73F18" w:rsidP="00A73F18">
      <w:pPr>
        <w:pStyle w:val="FP"/>
        <w:keepNext/>
        <w:rPr>
          <w:i/>
          <w:iCs/>
        </w:rPr>
      </w:pPr>
      <w:r w:rsidRPr="00710FD7">
        <w:rPr>
          <w:i/>
          <w:iCs/>
        </w:rPr>
        <w:t>Alessio(Nokia) replies</w:t>
      </w:r>
    </w:p>
    <w:p w14:paraId="31799B9F" w14:textId="77777777" w:rsidR="00A73F18" w:rsidRPr="00710FD7" w:rsidRDefault="00A73F18" w:rsidP="00A73F18">
      <w:pPr>
        <w:pStyle w:val="FP"/>
        <w:keepNext/>
        <w:rPr>
          <w:i/>
          <w:iCs/>
        </w:rPr>
      </w:pPr>
      <w:r w:rsidRPr="00710FD7">
        <w:rPr>
          <w:i/>
          <w:iCs/>
        </w:rPr>
        <w:t>Alessio (</w:t>
      </w:r>
      <w:proofErr w:type="spellStart"/>
      <w:r w:rsidRPr="00710FD7">
        <w:rPr>
          <w:i/>
          <w:iCs/>
        </w:rPr>
        <w:t>nokia</w:t>
      </w:r>
      <w:proofErr w:type="spellEnd"/>
      <w:r w:rsidRPr="00710FD7">
        <w:rPr>
          <w:i/>
          <w:iCs/>
        </w:rPr>
        <w:t>) comments that RAN2 should not decide that the way the RA is formed changes if this feature is deployed. It is simply not in their remit to make this call.</w:t>
      </w:r>
    </w:p>
    <w:p w14:paraId="2153FB8E" w14:textId="77777777" w:rsidR="00A73F18" w:rsidRPr="00710FD7" w:rsidRDefault="00A73F18" w:rsidP="00A73F18">
      <w:pPr>
        <w:pStyle w:val="FP"/>
        <w:keepNext/>
        <w:rPr>
          <w:i/>
          <w:iCs/>
        </w:rPr>
      </w:pPr>
      <w:r w:rsidRPr="00710FD7">
        <w:rPr>
          <w:i/>
          <w:iCs/>
        </w:rPr>
        <w:t>Alessio(Nokia) proposes the way forward</w:t>
      </w:r>
    </w:p>
    <w:p w14:paraId="2DE6336E"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provides r01 and comments</w:t>
      </w:r>
    </w:p>
    <w:p w14:paraId="734FC951"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believes the option to allow indication of reused group semantics shall be there (as this is associated to per TA granularity) what slices the UE registers with is up to the UE and the UE should be able to then reselect a cell based on the need to register with a certain slice (and with a priority that it determines).</w:t>
      </w:r>
    </w:p>
    <w:p w14:paraId="56EB17C5"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provides r02</w:t>
      </w:r>
    </w:p>
    <w:p w14:paraId="13FBB769" w14:textId="77777777" w:rsidR="00A73F18" w:rsidRPr="00710FD7" w:rsidRDefault="00A73F18" w:rsidP="00A73F18">
      <w:pPr>
        <w:pStyle w:val="FP"/>
        <w:keepNext/>
        <w:rPr>
          <w:i/>
          <w:iCs/>
        </w:rPr>
      </w:pPr>
      <w:r w:rsidRPr="00710FD7">
        <w:rPr>
          <w:i/>
          <w:iCs/>
        </w:rPr>
        <w:t>Patrice (Huawei) comments</w:t>
      </w:r>
    </w:p>
    <w:p w14:paraId="3AB7FEA0"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provides r04 (please ignore r03 which is a mistake)</w:t>
      </w:r>
    </w:p>
    <w:p w14:paraId="3FB024E7"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cannot accept r02 and believes we need at least to let the groups for RACH and reselection independent. also a flexible mechanism defined in sA2 to allow more association to groups is not in conflict with any decision in rAN2 to be more restrictive. our mechanism is not per se limited to this release and may support forward compatibility .... so the RAN2 view can remain as is or change without impacting what we define here.</w:t>
      </w:r>
    </w:p>
    <w:p w14:paraId="63849785" w14:textId="77777777" w:rsidR="00A73F18" w:rsidRPr="00710FD7" w:rsidRDefault="00A73F18" w:rsidP="00A73F18">
      <w:pPr>
        <w:pStyle w:val="FP"/>
        <w:keepNext/>
        <w:rPr>
          <w:i/>
          <w:iCs/>
        </w:rPr>
      </w:pPr>
      <w:r w:rsidRPr="00710FD7">
        <w:rPr>
          <w:i/>
          <w:iCs/>
        </w:rPr>
        <w:t>Patrice (Huawei) reads the contributions he comments and has concerns when he reads 0847.</w:t>
      </w:r>
    </w:p>
    <w:p w14:paraId="70B5AED7"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 xml:space="preserve"> (</w:t>
      </w:r>
      <w:proofErr w:type="spellStart"/>
      <w:r w:rsidRPr="00710FD7">
        <w:rPr>
          <w:i/>
          <w:iCs/>
        </w:rPr>
        <w:t>nokia</w:t>
      </w:r>
      <w:proofErr w:type="spellEnd"/>
      <w:r w:rsidRPr="00710FD7">
        <w:rPr>
          <w:i/>
          <w:iCs/>
        </w:rPr>
        <w:t xml:space="preserve">) comments that 0847 is based on the current RAN2 view in their meeting </w:t>
      </w:r>
      <w:proofErr w:type="spellStart"/>
      <w:r w:rsidRPr="00710FD7">
        <w:rPr>
          <w:i/>
          <w:iCs/>
        </w:rPr>
        <w:t>minuted</w:t>
      </w:r>
      <w:proofErr w:type="spellEnd"/>
      <w:r w:rsidRPr="00710FD7">
        <w:rPr>
          <w:i/>
          <w:iCs/>
        </w:rPr>
        <w:t xml:space="preserve"> and decisions </w:t>
      </w:r>
      <w:proofErr w:type="spellStart"/>
      <w:r w:rsidRPr="00710FD7">
        <w:rPr>
          <w:i/>
          <w:iCs/>
        </w:rPr>
        <w:t>reord</w:t>
      </w:r>
      <w:proofErr w:type="spellEnd"/>
      <w:r w:rsidRPr="00710FD7">
        <w:rPr>
          <w:i/>
          <w:iCs/>
        </w:rPr>
        <w:t xml:space="preserve"> (and LSs to us) and also on the majority view on Monday </w:t>
      </w:r>
      <w:proofErr w:type="spellStart"/>
      <w:r w:rsidRPr="00710FD7">
        <w:rPr>
          <w:i/>
          <w:iCs/>
        </w:rPr>
        <w:t>SoH</w:t>
      </w:r>
      <w:proofErr w:type="spellEnd"/>
      <w:r w:rsidRPr="00710FD7">
        <w:rPr>
          <w:i/>
          <w:iCs/>
        </w:rPr>
        <w:t>.</w:t>
      </w:r>
    </w:p>
    <w:p w14:paraId="05017308" w14:textId="77777777" w:rsidR="00A73F18" w:rsidRPr="00710FD7" w:rsidRDefault="00A73F18" w:rsidP="00A73F18">
      <w:pPr>
        <w:pStyle w:val="FP"/>
        <w:keepNext/>
        <w:rPr>
          <w:i/>
          <w:iCs/>
        </w:rPr>
      </w:pPr>
      <w:r w:rsidRPr="00710FD7">
        <w:rPr>
          <w:i/>
          <w:iCs/>
        </w:rPr>
        <w:t>==== 4.X, 5.X, 6.X, 7.X, 8.29, 10.2 (Work Plan) Revisions Deadline ====</w:t>
      </w:r>
    </w:p>
    <w:p w14:paraId="23A6B660" w14:textId="77777777" w:rsidR="00A73F18" w:rsidRPr="00710FD7" w:rsidRDefault="00A73F18" w:rsidP="00A73F18">
      <w:pPr>
        <w:pStyle w:val="FP"/>
        <w:keepNext/>
        <w:rPr>
          <w:i/>
          <w:iCs/>
        </w:rPr>
      </w:pPr>
      <w:r w:rsidRPr="00710FD7">
        <w:rPr>
          <w:i/>
          <w:iCs/>
        </w:rPr>
        <w:t>Peter Hedman (Ericsson) objects to the CR, all revisions</w:t>
      </w:r>
    </w:p>
    <w:p w14:paraId="4DAF4AC1"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this CR is supporting the current RAN2 view and the complexity is not really there... there is no additional complexity at all.</w:t>
      </w:r>
    </w:p>
    <w:p w14:paraId="58D3ABB3"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 xml:space="preserve">(Nokia) asks this to be discussed in CC#2 as this CR aligns with rAN2 agreement so far and the WF in </w:t>
      </w:r>
      <w:proofErr w:type="spellStart"/>
      <w:r w:rsidRPr="00710FD7">
        <w:rPr>
          <w:i/>
          <w:iCs/>
        </w:rPr>
        <w:t>SoH</w:t>
      </w:r>
      <w:proofErr w:type="spellEnd"/>
      <w:r w:rsidRPr="00710FD7">
        <w:rPr>
          <w:i/>
          <w:iCs/>
        </w:rPr>
        <w:t xml:space="preserve"> so it should actually be the main </w:t>
      </w:r>
      <w:proofErr w:type="spellStart"/>
      <w:r w:rsidRPr="00710FD7">
        <w:rPr>
          <w:i/>
          <w:iCs/>
        </w:rPr>
        <w:t>cR</w:t>
      </w:r>
      <w:proofErr w:type="spellEnd"/>
      <w:r w:rsidRPr="00710FD7">
        <w:rPr>
          <w:i/>
          <w:iCs/>
        </w:rPr>
        <w:t xml:space="preserve"> output...</w:t>
      </w:r>
    </w:p>
    <w:p w14:paraId="4B6EC6D9"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can only agree with r02 and r04 and disagree to all other revisions.</w:t>
      </w:r>
    </w:p>
    <w:p w14:paraId="73CF3DFB" w14:textId="77777777" w:rsidR="00A73F18" w:rsidRPr="00710FD7" w:rsidRDefault="00A73F18" w:rsidP="00A73F18">
      <w:pPr>
        <w:pStyle w:val="FP"/>
        <w:keepNext/>
        <w:rPr>
          <w:i/>
          <w:iCs/>
        </w:rPr>
      </w:pPr>
      <w:r w:rsidRPr="00710FD7">
        <w:rPr>
          <w:i/>
          <w:iCs/>
        </w:rPr>
        <w:t>==== 4.X, 5.X, 6.X, 7.X, 8.29, 10.2 (Work Plan) Final Deadline ====</w:t>
      </w:r>
    </w:p>
    <w:p w14:paraId="7089CD80"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provides r05 to propose a compromise</w:t>
      </w:r>
    </w:p>
    <w:p w14:paraId="719DA97F"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w:t>
      </w:r>
      <w:proofErr w:type="spellStart"/>
      <w:r w:rsidRPr="00710FD7">
        <w:rPr>
          <w:i/>
          <w:iCs/>
        </w:rPr>
        <w:t>nokia</w:t>
      </w:r>
      <w:proofErr w:type="spellEnd"/>
      <w:r w:rsidRPr="00710FD7">
        <w:rPr>
          <w:i/>
          <w:iCs/>
        </w:rPr>
        <w:t>) provides r06 to propose a compromise (meaning it is called out a certain deployment can offer per PLMN validity only of NSAG but we cannot mandate it.)</w:t>
      </w:r>
    </w:p>
    <w:p w14:paraId="487C7309"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supports r06 as a compromise</w:t>
      </w:r>
    </w:p>
    <w:p w14:paraId="6955EA85" w14:textId="77777777" w:rsidR="00A73F18" w:rsidRPr="00710FD7" w:rsidRDefault="00A73F18" w:rsidP="00A73F18">
      <w:pPr>
        <w:pStyle w:val="FP"/>
        <w:keepNext/>
        <w:rPr>
          <w:i/>
          <w:iCs/>
        </w:rPr>
      </w:pPr>
      <w:r w:rsidRPr="00710FD7">
        <w:rPr>
          <w:i/>
          <w:iCs/>
        </w:rPr>
        <w:t>==== 8.X, 9.X, 10.X Revisions Deadline ====</w:t>
      </w:r>
    </w:p>
    <w:p w14:paraId="2012F0BF" w14:textId="77777777" w:rsidR="00A73F18" w:rsidRPr="00710FD7" w:rsidRDefault="00A73F18" w:rsidP="00A73F18">
      <w:pPr>
        <w:pStyle w:val="FP"/>
        <w:keepNext/>
        <w:rPr>
          <w:i/>
          <w:iCs/>
        </w:rPr>
      </w:pPr>
      <w:r w:rsidRPr="00710FD7">
        <w:rPr>
          <w:i/>
          <w:iCs/>
        </w:rPr>
        <w:t>Peter Hedman (Ericsson) proposal seems not to be a compromise as keeps the per TA list logic</w:t>
      </w:r>
    </w:p>
    <w:p w14:paraId="11AA8F9A"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confirms this keep the TA logic and this should be the alternative compliant with current RAN2 assumption we send to rAN2. this and the other CR can only be endorsed at this meeting and RAN2 will decide.</w:t>
      </w:r>
    </w:p>
    <w:p w14:paraId="5753D3F8" w14:textId="77777777" w:rsidR="00A73F18" w:rsidRPr="00710FD7" w:rsidRDefault="00A73F18" w:rsidP="00A73F18">
      <w:pPr>
        <w:pStyle w:val="FP"/>
        <w:keepNext/>
        <w:rPr>
          <w:i/>
          <w:iCs/>
        </w:rPr>
      </w:pPr>
      <w:r w:rsidRPr="00710FD7">
        <w:rPr>
          <w:i/>
          <w:iCs/>
        </w:rPr>
        <w:t>Peter Hedman (Ericsson) objects to r00, r01, r02, r03, r04, r05, r06</w:t>
      </w:r>
    </w:p>
    <w:p w14:paraId="45F7C6CE" w14:textId="77777777" w:rsidR="00A73F18" w:rsidRPr="00710FD7" w:rsidRDefault="00A73F18" w:rsidP="00A73F18">
      <w:pPr>
        <w:pStyle w:val="FP"/>
        <w:keepNext/>
        <w:rPr>
          <w:i/>
          <w:iCs/>
        </w:rPr>
      </w:pPr>
      <w:r w:rsidRPr="00710FD7">
        <w:rPr>
          <w:i/>
          <w:iCs/>
        </w:rPr>
        <w:t>Guillaume (MediaTek) objects to all revisions of this CR.</w:t>
      </w:r>
    </w:p>
    <w:p w14:paraId="4D92B463" w14:textId="77777777" w:rsidR="00A73F18" w:rsidRPr="00710FD7" w:rsidRDefault="00A73F18" w:rsidP="00A73F18">
      <w:pPr>
        <w:pStyle w:val="FP"/>
        <w:keepNext/>
        <w:rPr>
          <w:i/>
          <w:iCs/>
        </w:rPr>
      </w:pPr>
      <w:r w:rsidRPr="00710FD7">
        <w:rPr>
          <w:i/>
          <w:iCs/>
        </w:rPr>
        <w:t>Dieter (Deutsche Telekom) objects to all revisions of this CR</w:t>
      </w:r>
    </w:p>
    <w:p w14:paraId="101F14DB" w14:textId="77777777" w:rsidR="00A73F18" w:rsidRPr="00710FD7" w:rsidRDefault="00A73F18" w:rsidP="00A73F18">
      <w:pPr>
        <w:pStyle w:val="FP"/>
        <w:keepNext/>
        <w:rPr>
          <w:i/>
          <w:iCs/>
        </w:rPr>
      </w:pPr>
      <w:r w:rsidRPr="00710FD7">
        <w:rPr>
          <w:i/>
          <w:iCs/>
        </w:rPr>
        <w:t>==== 8.X, 9.X, 10.X Final Deadline ====</w:t>
      </w:r>
    </w:p>
    <w:p w14:paraId="136FD5B3" w14:textId="77777777" w:rsidR="00A73F18" w:rsidRPr="00DA12F6" w:rsidRDefault="00A73F18" w:rsidP="00A73F18">
      <w:pPr>
        <w:keepNext/>
        <w:rPr>
          <w:rFonts w:cs="Arial"/>
          <w:b/>
        </w:rPr>
      </w:pPr>
      <w:r w:rsidRPr="00DA12F6">
        <w:rPr>
          <w:rFonts w:cs="Arial"/>
          <w:b/>
        </w:rPr>
        <w:t>Discussion and conclusion:</w:t>
      </w:r>
    </w:p>
    <w:p w14:paraId="4465FA16" w14:textId="77777777" w:rsidR="00A73F18" w:rsidRDefault="00A73F18" w:rsidP="00A73F18">
      <w:r>
        <w:t xml:space="preserve">This CR was </w:t>
      </w:r>
      <w:r w:rsidRPr="00A73F18">
        <w:rPr>
          <w:color w:val="FF0000"/>
        </w:rPr>
        <w:t>postponed</w:t>
      </w:r>
      <w:r>
        <w:t>.</w:t>
      </w:r>
    </w:p>
    <w:p w14:paraId="1737F177" w14:textId="77777777" w:rsidR="00A73F18" w:rsidRDefault="00A73F18" w:rsidP="00A73F18"/>
    <w:p w14:paraId="5837230B" w14:textId="77777777" w:rsidR="00A73F18" w:rsidRDefault="00A73F18" w:rsidP="00A73F18">
      <w:pPr>
        <w:pBdr>
          <w:top w:val="single" w:sz="4" w:space="1" w:color="auto"/>
        </w:pBdr>
      </w:pPr>
      <w:r>
        <w:rPr>
          <w:color w:val="0000FF"/>
        </w:rPr>
        <w:t>TD S2</w:t>
      </w:r>
      <w:r>
        <w:rPr>
          <w:color w:val="0000FF"/>
        </w:rPr>
        <w:noBreakHyphen/>
        <w:t>2200918</w:t>
      </w:r>
      <w:r>
        <w:t xml:space="preserve"> (CR) 23.502 CR3300R1: Enabling configuration of Network Slice AS Groups (Source: Nokia, Nokia Shanghai Bell)</w:t>
      </w:r>
    </w:p>
    <w:p w14:paraId="56483B68" w14:textId="77777777" w:rsidR="00A73F18" w:rsidRPr="00620BAB" w:rsidRDefault="00A73F18" w:rsidP="00A73F18">
      <w:pPr>
        <w:pStyle w:val="FP"/>
        <w:keepNext/>
        <w:rPr>
          <w:b/>
          <w:bCs/>
          <w:i/>
          <w:iCs/>
          <w:lang w:val="fr-FR"/>
        </w:rPr>
      </w:pPr>
      <w:r w:rsidRPr="00620BAB">
        <w:rPr>
          <w:b/>
          <w:bCs/>
          <w:i/>
          <w:iCs/>
          <w:lang w:val="fr-FR"/>
        </w:rPr>
        <w:lastRenderedPageBreak/>
        <w:t>e-mail comments:</w:t>
      </w:r>
    </w:p>
    <w:p w14:paraId="2C1BD987" w14:textId="77777777" w:rsidR="00A73F18" w:rsidRPr="00771372" w:rsidRDefault="00A73F18" w:rsidP="00A73F18">
      <w:pPr>
        <w:pStyle w:val="FP"/>
        <w:keepNext/>
        <w:rPr>
          <w:i/>
          <w:iCs/>
          <w:lang w:val="fr-FR"/>
        </w:rPr>
      </w:pPr>
      <w:r w:rsidRPr="00771372">
        <w:rPr>
          <w:i/>
          <w:iCs/>
          <w:lang w:val="fr-FR"/>
        </w:rPr>
        <w:t xml:space="preserve">Peter (Ericsson) </w:t>
      </w:r>
      <w:proofErr w:type="spellStart"/>
      <w:r w:rsidRPr="00771372">
        <w:rPr>
          <w:i/>
          <w:iCs/>
          <w:lang w:val="fr-FR"/>
        </w:rPr>
        <w:t>provides</w:t>
      </w:r>
      <w:proofErr w:type="spellEnd"/>
      <w:r w:rsidRPr="00771372">
        <w:rPr>
          <w:i/>
          <w:iCs/>
          <w:lang w:val="fr-FR"/>
        </w:rPr>
        <w:t xml:space="preserve"> comments</w:t>
      </w:r>
    </w:p>
    <w:p w14:paraId="4374D43A"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provides r01 and comments</w:t>
      </w:r>
    </w:p>
    <w:p w14:paraId="73FE9A25" w14:textId="77777777" w:rsidR="00A73F18" w:rsidRPr="00710FD7" w:rsidRDefault="00A73F18" w:rsidP="00A73F18">
      <w:pPr>
        <w:pStyle w:val="FP"/>
        <w:keepNext/>
        <w:rPr>
          <w:i/>
          <w:iCs/>
        </w:rPr>
      </w:pPr>
      <w:r w:rsidRPr="00710FD7">
        <w:rPr>
          <w:i/>
          <w:iCs/>
        </w:rPr>
        <w:t>==== 4.X, 5.X, 6.X, 7.X, 8.29, 10.2 (Work Plan) Revisions Deadline ====</w:t>
      </w:r>
    </w:p>
    <w:p w14:paraId="096C7EEC" w14:textId="77777777" w:rsidR="00A73F18" w:rsidRPr="00710FD7" w:rsidRDefault="00A73F18" w:rsidP="00A73F18">
      <w:pPr>
        <w:pStyle w:val="FP"/>
        <w:keepNext/>
        <w:rPr>
          <w:i/>
          <w:iCs/>
        </w:rPr>
      </w:pPr>
      <w:r w:rsidRPr="00710FD7">
        <w:rPr>
          <w:i/>
          <w:iCs/>
        </w:rPr>
        <w:t>Peter Hedman (Ericsson) objects to r00 and cannot find r01</w:t>
      </w:r>
    </w:p>
    <w:p w14:paraId="224DD26B"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also cannot find r01. since r0 is anyhow aligned with 847 we should keep r0 AND we REQUEST to discuss this at CC#2 together with 847.</w:t>
      </w:r>
    </w:p>
    <w:p w14:paraId="1E8E0C91" w14:textId="77777777" w:rsidR="00A73F18" w:rsidRPr="00710FD7" w:rsidRDefault="00A73F18" w:rsidP="00A73F18">
      <w:pPr>
        <w:pStyle w:val="FP"/>
        <w:keepNext/>
        <w:rPr>
          <w:i/>
          <w:iCs/>
        </w:rPr>
      </w:pPr>
      <w:r w:rsidRPr="00710FD7">
        <w:rPr>
          <w:i/>
          <w:iCs/>
        </w:rPr>
        <w:t>==== 4.X, 5.X, 6.X, 7.X, 8.29, 10.2 (Work Plan) Final Deadline ====</w:t>
      </w:r>
    </w:p>
    <w:p w14:paraId="4A84EB45"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provides r02</w:t>
      </w:r>
    </w:p>
    <w:p w14:paraId="684292AD"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comments that this is NOT to say the NSAG is provided in reg complete. it says reg complete is sent if the reg accept includes NSAG. Objects to r02 as it is tech incorrect. so we still are using r00 for this CR.</w:t>
      </w:r>
    </w:p>
    <w:p w14:paraId="5D01E42B" w14:textId="77777777" w:rsidR="00A73F18" w:rsidRPr="00710FD7" w:rsidRDefault="00A73F18" w:rsidP="00A73F18">
      <w:pPr>
        <w:pStyle w:val="FP"/>
        <w:keepNext/>
        <w:rPr>
          <w:i/>
          <w:iCs/>
        </w:rPr>
      </w:pPr>
      <w:r w:rsidRPr="00710FD7">
        <w:rPr>
          <w:i/>
          <w:iCs/>
        </w:rPr>
        <w:t>Alessio(Nokia) as already stated ibn 8.29 this is incorrect reading of the text. objects to r02.</w:t>
      </w:r>
    </w:p>
    <w:p w14:paraId="2C9B1FFC" w14:textId="77777777" w:rsidR="00A73F18" w:rsidRPr="00710FD7" w:rsidRDefault="00A73F18" w:rsidP="00A73F18">
      <w:pPr>
        <w:pStyle w:val="FP"/>
        <w:keepNext/>
        <w:rPr>
          <w:i/>
          <w:iCs/>
        </w:rPr>
      </w:pPr>
      <w:r w:rsidRPr="00710FD7">
        <w:rPr>
          <w:i/>
          <w:iCs/>
        </w:rPr>
        <w:t>==== 8.X, 9.X, 10.X Revisions Deadline ====</w:t>
      </w:r>
    </w:p>
    <w:p w14:paraId="5626E2A2" w14:textId="77777777" w:rsidR="00A73F18" w:rsidRPr="00710FD7" w:rsidRDefault="00A73F18" w:rsidP="00A73F18">
      <w:pPr>
        <w:pStyle w:val="FP"/>
        <w:keepNext/>
        <w:rPr>
          <w:i/>
          <w:iCs/>
        </w:rPr>
      </w:pPr>
      <w:r w:rsidRPr="00710FD7">
        <w:rPr>
          <w:i/>
          <w:iCs/>
        </w:rPr>
        <w:t xml:space="preserve">Alessio(Nokia) proposes to go to CC#4 unless </w:t>
      </w:r>
      <w:proofErr w:type="spellStart"/>
      <w:r w:rsidRPr="00710FD7">
        <w:rPr>
          <w:i/>
          <w:iCs/>
        </w:rPr>
        <w:t>Jinguo</w:t>
      </w:r>
      <w:proofErr w:type="spellEnd"/>
      <w:r w:rsidRPr="00710FD7">
        <w:rPr>
          <w:i/>
          <w:iCs/>
        </w:rPr>
        <w:t xml:space="preserve"> ACK that his revision is wrong technically (he misunderstood the 'complete message' provides the NSAG while the text says the COMPLETE message is sent if the ACCEPT includes NSAG) so we go with r00. </w:t>
      </w:r>
      <w:proofErr w:type="spellStart"/>
      <w:r w:rsidRPr="00710FD7">
        <w:rPr>
          <w:i/>
          <w:iCs/>
        </w:rPr>
        <w:t>Jinguo</w:t>
      </w:r>
      <w:proofErr w:type="spellEnd"/>
      <w:r w:rsidRPr="00710FD7">
        <w:rPr>
          <w:i/>
          <w:iCs/>
        </w:rPr>
        <w:t xml:space="preserve"> can you ACK you misread the CR text and this generated R02 needlessly?</w:t>
      </w:r>
    </w:p>
    <w:p w14:paraId="2CD143C2"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agree with Alessio(Nokia) and withdraw r02</w:t>
      </w:r>
    </w:p>
    <w:p w14:paraId="73213A52" w14:textId="77777777" w:rsidR="00A73F18" w:rsidRPr="00710FD7" w:rsidRDefault="00A73F18" w:rsidP="00A73F18">
      <w:pPr>
        <w:pStyle w:val="FP"/>
        <w:keepNext/>
        <w:rPr>
          <w:i/>
          <w:iCs/>
        </w:rPr>
      </w:pPr>
      <w:r w:rsidRPr="00710FD7">
        <w:rPr>
          <w:i/>
          <w:iCs/>
        </w:rPr>
        <w:t>Alessio(Nokia) suggest then to agree r0</w:t>
      </w:r>
    </w:p>
    <w:p w14:paraId="5CC75B9E" w14:textId="77777777" w:rsidR="00A73F18" w:rsidRPr="00710FD7" w:rsidRDefault="00A73F18" w:rsidP="00A73F18">
      <w:pPr>
        <w:pStyle w:val="FP"/>
        <w:keepNext/>
        <w:rPr>
          <w:i/>
          <w:iCs/>
        </w:rPr>
      </w:pPr>
      <w:r w:rsidRPr="00710FD7">
        <w:rPr>
          <w:i/>
          <w:iCs/>
        </w:rPr>
        <w:t>Peter Hedman (Ericsson) objects to r00, r01, r02</w:t>
      </w:r>
    </w:p>
    <w:p w14:paraId="671291BD" w14:textId="77777777" w:rsidR="00A73F18" w:rsidRPr="00710FD7" w:rsidRDefault="00A73F18" w:rsidP="00A73F18">
      <w:pPr>
        <w:pStyle w:val="FP"/>
        <w:keepNext/>
        <w:rPr>
          <w:i/>
          <w:iCs/>
        </w:rPr>
      </w:pPr>
      <w:r w:rsidRPr="00710FD7">
        <w:rPr>
          <w:i/>
          <w:iCs/>
        </w:rPr>
        <w:t>Guillaume (MediaTek Inc.) objects to all revs of this CR</w:t>
      </w:r>
    </w:p>
    <w:p w14:paraId="4E6DFB97" w14:textId="77777777" w:rsidR="00A73F18" w:rsidRPr="00710FD7" w:rsidRDefault="00A73F18" w:rsidP="00A73F18">
      <w:pPr>
        <w:pStyle w:val="FP"/>
        <w:keepNext/>
        <w:rPr>
          <w:i/>
          <w:iCs/>
        </w:rPr>
      </w:pPr>
      <w:r w:rsidRPr="00710FD7">
        <w:rPr>
          <w:i/>
          <w:iCs/>
        </w:rPr>
        <w:t>==== 8.X, 9.X, 10.X Final Deadline ====</w:t>
      </w:r>
    </w:p>
    <w:p w14:paraId="6C59BA54" w14:textId="77777777" w:rsidR="00A73F18" w:rsidRPr="00DA12F6" w:rsidRDefault="00A73F18" w:rsidP="00A73F18">
      <w:pPr>
        <w:keepNext/>
        <w:rPr>
          <w:rFonts w:cs="Arial"/>
          <w:b/>
        </w:rPr>
      </w:pPr>
      <w:r w:rsidRPr="00DA12F6">
        <w:rPr>
          <w:rFonts w:cs="Arial"/>
          <w:b/>
        </w:rPr>
        <w:t>Discussion and conclusion:</w:t>
      </w:r>
    </w:p>
    <w:p w14:paraId="494E06A0" w14:textId="77777777" w:rsidR="00A73F18" w:rsidRDefault="00A73F18" w:rsidP="00A73F18">
      <w:r>
        <w:t xml:space="preserve">This CR was </w:t>
      </w:r>
      <w:r w:rsidRPr="00A73F18">
        <w:rPr>
          <w:color w:val="FF0000"/>
        </w:rPr>
        <w:t>postponed</w:t>
      </w:r>
      <w:r>
        <w:t>.</w:t>
      </w:r>
    </w:p>
    <w:p w14:paraId="61664196" w14:textId="7A9B34AE" w:rsidR="00A73F18" w:rsidRDefault="00A73F18" w:rsidP="00ED38E7"/>
    <w:p w14:paraId="226DF26E" w14:textId="77777777" w:rsidR="00A73F18" w:rsidRDefault="00A73F18" w:rsidP="00A73F18">
      <w:pPr>
        <w:pBdr>
          <w:top w:val="single" w:sz="4" w:space="1" w:color="auto"/>
        </w:pBdr>
      </w:pPr>
      <w:r>
        <w:rPr>
          <w:color w:val="0000FF"/>
        </w:rPr>
        <w:t>TD S2</w:t>
      </w:r>
      <w:r>
        <w:rPr>
          <w:color w:val="0000FF"/>
        </w:rPr>
        <w:noBreakHyphen/>
        <w:t>2200280</w:t>
      </w:r>
      <w:r>
        <w:t xml:space="preserve"> (CR) 23.501 CR3482: Enabling Network Slice Access Stratum groups (Source: Huawei, </w:t>
      </w:r>
      <w:proofErr w:type="spellStart"/>
      <w:r>
        <w:t>HiSilicon</w:t>
      </w:r>
      <w:proofErr w:type="spellEnd"/>
      <w:r>
        <w:t>)</w:t>
      </w:r>
    </w:p>
    <w:p w14:paraId="6EFA3ADA" w14:textId="77777777" w:rsidR="00A73F18" w:rsidRPr="00FC3E14" w:rsidRDefault="00A73F18" w:rsidP="00A73F18">
      <w:pPr>
        <w:pStyle w:val="FP"/>
        <w:keepNext/>
        <w:rPr>
          <w:b/>
          <w:bCs/>
          <w:i/>
          <w:iCs/>
        </w:rPr>
      </w:pPr>
      <w:r w:rsidRPr="00FC3E14">
        <w:rPr>
          <w:b/>
          <w:bCs/>
          <w:i/>
          <w:iCs/>
        </w:rPr>
        <w:t>e-mail comments:</w:t>
      </w:r>
    </w:p>
    <w:p w14:paraId="10B0B5AF" w14:textId="77777777" w:rsidR="00A73F18" w:rsidRPr="00710FD7" w:rsidRDefault="00A73F18" w:rsidP="00A73F18">
      <w:pPr>
        <w:pStyle w:val="FP"/>
        <w:keepNext/>
        <w:rPr>
          <w:i/>
          <w:iCs/>
        </w:rPr>
      </w:pPr>
      <w:r w:rsidRPr="00710FD7">
        <w:rPr>
          <w:i/>
          <w:iCs/>
        </w:rPr>
        <w:t>Haiyang (Huawei) provides r01 (as baseline for per PLMN granularity).</w:t>
      </w:r>
    </w:p>
    <w:p w14:paraId="6636B10C" w14:textId="77777777" w:rsidR="00A73F18" w:rsidRPr="00710FD7" w:rsidRDefault="00A73F18" w:rsidP="00A73F18">
      <w:pPr>
        <w:pStyle w:val="FP"/>
        <w:keepNext/>
        <w:rPr>
          <w:i/>
          <w:iCs/>
        </w:rPr>
      </w:pPr>
      <w:r w:rsidRPr="00710FD7">
        <w:rPr>
          <w:i/>
          <w:iCs/>
        </w:rPr>
        <w:t>Peter Hedman (Ericsson) provides comments</w:t>
      </w:r>
    </w:p>
    <w:p w14:paraId="5B32F538"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 xml:space="preserve"> (Nokia) comments that per TA granularity is assumed in RAN WGs because of the size of the NSAGs</w:t>
      </w:r>
    </w:p>
    <w:p w14:paraId="4CF659B5" w14:textId="77777777" w:rsidR="00A73F18" w:rsidRPr="00710FD7" w:rsidRDefault="00A73F18" w:rsidP="00A73F18">
      <w:pPr>
        <w:pStyle w:val="FP"/>
        <w:keepNext/>
        <w:rPr>
          <w:i/>
          <w:iCs/>
        </w:rPr>
      </w:pPr>
      <w:r w:rsidRPr="00710FD7">
        <w:rPr>
          <w:i/>
          <w:iCs/>
        </w:rPr>
        <w:t>Guillaume (MediaTek Inc.) supports the view expressed by Haiyang (Huawei) on granularity.</w:t>
      </w:r>
    </w:p>
    <w:p w14:paraId="21DC51F8" w14:textId="77777777" w:rsidR="00A73F18" w:rsidRPr="00710FD7" w:rsidRDefault="00A73F18" w:rsidP="00A73F18">
      <w:pPr>
        <w:pStyle w:val="FP"/>
        <w:keepNext/>
        <w:rPr>
          <w:i/>
          <w:iCs/>
        </w:rPr>
      </w:pPr>
      <w:r w:rsidRPr="00710FD7">
        <w:rPr>
          <w:i/>
          <w:iCs/>
        </w:rPr>
        <w:t>Haiyang (Huawei) responds.</w:t>
      </w:r>
    </w:p>
    <w:p w14:paraId="1C414913"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agrees with Alessio (Nokia), let's focus on per TA granularity according to SoH@CC#1</w:t>
      </w:r>
    </w:p>
    <w:p w14:paraId="0F9D174D"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response to Haiyang and Guillaume.</w:t>
      </w:r>
    </w:p>
    <w:p w14:paraId="18939DB2"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provides r02</w:t>
      </w:r>
    </w:p>
    <w:p w14:paraId="72157C65" w14:textId="77777777" w:rsidR="00A73F18" w:rsidRPr="00710FD7" w:rsidRDefault="00A73F18" w:rsidP="00A73F18">
      <w:pPr>
        <w:pStyle w:val="FP"/>
        <w:keepNext/>
        <w:rPr>
          <w:i/>
          <w:iCs/>
        </w:rPr>
      </w:pPr>
      <w:r w:rsidRPr="00710FD7">
        <w:rPr>
          <w:i/>
          <w:iCs/>
        </w:rPr>
        <w:t>Peter Hedman (Ericsson) provides r03</w:t>
      </w:r>
    </w:p>
    <w:p w14:paraId="3D521A84" w14:textId="77777777" w:rsidR="00A73F18" w:rsidRPr="00710FD7" w:rsidRDefault="00A73F18" w:rsidP="00A73F18">
      <w:pPr>
        <w:pStyle w:val="FP"/>
        <w:keepNext/>
        <w:rPr>
          <w:i/>
          <w:iCs/>
        </w:rPr>
      </w:pPr>
      <w:r w:rsidRPr="00710FD7">
        <w:rPr>
          <w:i/>
          <w:iCs/>
        </w:rPr>
        <w:t>==== 4.X, 5.X, 6.X, 7.X, 8.29, 10.2 (Work Plan) Revisions Deadline ====</w:t>
      </w:r>
    </w:p>
    <w:p w14:paraId="11CFFC1E" w14:textId="77777777" w:rsidR="00A73F18" w:rsidRPr="00710FD7" w:rsidRDefault="00A73F18" w:rsidP="00A73F18">
      <w:pPr>
        <w:pStyle w:val="FP"/>
        <w:keepNext/>
        <w:rPr>
          <w:i/>
          <w:iCs/>
        </w:rPr>
      </w:pPr>
      <w:r w:rsidRPr="00710FD7">
        <w:rPr>
          <w:i/>
          <w:iCs/>
        </w:rPr>
        <w:t>Peter Hedman (Ericsson) ok with r03 as a compromise if we also can solve the slice prioritization aspects</w:t>
      </w:r>
    </w:p>
    <w:p w14:paraId="7307CD48" w14:textId="77777777" w:rsidR="00A73F18" w:rsidRPr="00710FD7" w:rsidRDefault="00A73F18" w:rsidP="00A73F18">
      <w:pPr>
        <w:pStyle w:val="FP"/>
        <w:keepNext/>
        <w:rPr>
          <w:i/>
          <w:iCs/>
        </w:rPr>
      </w:pPr>
      <w:r w:rsidRPr="00710FD7">
        <w:rPr>
          <w:i/>
          <w:iCs/>
        </w:rPr>
        <w:t>Haiyang (Huawei) is OK with r03.</w:t>
      </w:r>
    </w:p>
    <w:p w14:paraId="0D5B40D0"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 xml:space="preserve">(Nokia) objects to any revision of this document as it is not in line with RAN2 assumption and Monday </w:t>
      </w:r>
      <w:proofErr w:type="spellStart"/>
      <w:r w:rsidRPr="00710FD7">
        <w:rPr>
          <w:i/>
          <w:iCs/>
        </w:rPr>
        <w:t>SoH</w:t>
      </w:r>
      <w:proofErr w:type="spellEnd"/>
      <w:r w:rsidRPr="00710FD7">
        <w:rPr>
          <w:i/>
          <w:iCs/>
        </w:rPr>
        <w:t xml:space="preserve">. proposes this and 847 are technically endorsed and included in a LS to rAN2 which then decides which way to go. there is no technical justification to prefer this until RAN2 says they can live with per PLMN NSAGs. proposes this goes to CC#2 as objected to by </w:t>
      </w:r>
      <w:proofErr w:type="spellStart"/>
      <w:r w:rsidRPr="00710FD7">
        <w:rPr>
          <w:i/>
          <w:iCs/>
        </w:rPr>
        <w:t>nokia</w:t>
      </w:r>
      <w:proofErr w:type="spellEnd"/>
      <w:r w:rsidRPr="00710FD7">
        <w:rPr>
          <w:i/>
          <w:iCs/>
        </w:rPr>
        <w:t>.</w:t>
      </w:r>
    </w:p>
    <w:p w14:paraId="00D23692"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asks to discuss at CC#2</w:t>
      </w:r>
    </w:p>
    <w:p w14:paraId="1B842BB3" w14:textId="77777777" w:rsidR="00A73F18" w:rsidRPr="00710FD7" w:rsidRDefault="00A73F18" w:rsidP="00A73F18">
      <w:pPr>
        <w:pStyle w:val="FP"/>
        <w:keepNext/>
        <w:rPr>
          <w:i/>
          <w:iCs/>
        </w:rPr>
      </w:pPr>
      <w:proofErr w:type="spellStart"/>
      <w:r w:rsidRPr="00710FD7">
        <w:rPr>
          <w:i/>
          <w:iCs/>
        </w:rPr>
        <w:t>Dongeun</w:t>
      </w:r>
      <w:proofErr w:type="spellEnd"/>
      <w:r w:rsidRPr="00710FD7">
        <w:rPr>
          <w:i/>
          <w:iCs/>
        </w:rPr>
        <w:t xml:space="preserve"> (Samsung) can only live with r02 and r03 (if this is a way forward)</w:t>
      </w:r>
    </w:p>
    <w:p w14:paraId="388D2F65" w14:textId="77777777" w:rsidR="00A73F18" w:rsidRPr="00710FD7" w:rsidRDefault="00A73F18" w:rsidP="00A73F18">
      <w:pPr>
        <w:pStyle w:val="FP"/>
        <w:keepNext/>
        <w:rPr>
          <w:i/>
          <w:iCs/>
        </w:rPr>
      </w:pPr>
      <w:r w:rsidRPr="00710FD7">
        <w:rPr>
          <w:i/>
          <w:iCs/>
        </w:rPr>
        <w:t>==== 4.X, 5.X, 6.X, 7.X, 8.29, 10.2 (Work Plan) Final Deadline ====</w:t>
      </w:r>
    </w:p>
    <w:p w14:paraId="1B6011F8" w14:textId="77777777" w:rsidR="00A73F18" w:rsidRPr="00710FD7" w:rsidRDefault="00A73F18" w:rsidP="00A73F18">
      <w:pPr>
        <w:pStyle w:val="FP"/>
        <w:keepNext/>
        <w:rPr>
          <w:i/>
          <w:iCs/>
        </w:rPr>
      </w:pPr>
      <w:r w:rsidRPr="00710FD7">
        <w:rPr>
          <w:i/>
          <w:iCs/>
        </w:rPr>
        <w:t>Guillaume (MediaTek Inc.) provides r04</w:t>
      </w:r>
    </w:p>
    <w:p w14:paraId="4F9E11D6" w14:textId="77777777" w:rsidR="00A73F18" w:rsidRPr="00710FD7" w:rsidRDefault="00A73F18" w:rsidP="00A73F18">
      <w:pPr>
        <w:pStyle w:val="FP"/>
        <w:keepNext/>
        <w:rPr>
          <w:i/>
          <w:iCs/>
        </w:rPr>
      </w:pPr>
      <w:r w:rsidRPr="00710FD7">
        <w:rPr>
          <w:i/>
          <w:iCs/>
        </w:rPr>
        <w:t>Alessio(Nokia) objects to this CR. in particular as it seems missing the core of the proposal ( is NSAG it per PLMN or not) nor how many groups a slice can be in...</w:t>
      </w:r>
    </w:p>
    <w:p w14:paraId="7E1F282A"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provides r05</w:t>
      </w:r>
    </w:p>
    <w:p w14:paraId="0C54C2E8" w14:textId="77777777" w:rsidR="00A73F18" w:rsidRPr="00710FD7" w:rsidRDefault="00A73F18" w:rsidP="00A73F18">
      <w:pPr>
        <w:pStyle w:val="FP"/>
        <w:keepNext/>
        <w:rPr>
          <w:i/>
          <w:iCs/>
        </w:rPr>
      </w:pPr>
      <w:r w:rsidRPr="00710FD7">
        <w:rPr>
          <w:i/>
          <w:iCs/>
        </w:rPr>
        <w:t xml:space="preserve">Haiyang (Huawei) agrees with </w:t>
      </w:r>
      <w:proofErr w:type="spellStart"/>
      <w:r w:rsidRPr="00710FD7">
        <w:rPr>
          <w:i/>
          <w:iCs/>
        </w:rPr>
        <w:t>Jinguo</w:t>
      </w:r>
      <w:proofErr w:type="spellEnd"/>
      <w:r w:rsidRPr="00710FD7">
        <w:rPr>
          <w:i/>
          <w:iCs/>
        </w:rPr>
        <w:t xml:space="preserve"> (ZTE), provides r06.</w:t>
      </w:r>
    </w:p>
    <w:p w14:paraId="2AC5E446" w14:textId="77777777" w:rsidR="00A73F18" w:rsidRPr="00710FD7" w:rsidRDefault="00A73F18" w:rsidP="00A73F18">
      <w:pPr>
        <w:pStyle w:val="FP"/>
        <w:keepNext/>
        <w:rPr>
          <w:i/>
          <w:iCs/>
        </w:rPr>
      </w:pPr>
      <w:r w:rsidRPr="00710FD7">
        <w:rPr>
          <w:i/>
          <w:iCs/>
        </w:rPr>
        <w:t>Haiyang (Huawei) clarifies to Alessio (Nokia).</w:t>
      </w:r>
    </w:p>
    <w:p w14:paraId="04D3086E" w14:textId="77777777" w:rsidR="00A73F18" w:rsidRPr="00710FD7" w:rsidRDefault="00A73F18" w:rsidP="00A73F18">
      <w:pPr>
        <w:pStyle w:val="FP"/>
        <w:keepNext/>
        <w:rPr>
          <w:i/>
          <w:iCs/>
        </w:rPr>
      </w:pPr>
      <w:r w:rsidRPr="00710FD7">
        <w:rPr>
          <w:i/>
          <w:iCs/>
        </w:rPr>
        <w:t>Alessio (</w:t>
      </w:r>
      <w:proofErr w:type="spellStart"/>
      <w:r w:rsidRPr="00710FD7">
        <w:rPr>
          <w:i/>
          <w:iCs/>
        </w:rPr>
        <w:t>nokia</w:t>
      </w:r>
      <w:proofErr w:type="spellEnd"/>
      <w:r w:rsidRPr="00710FD7">
        <w:rPr>
          <w:i/>
          <w:iCs/>
        </w:rPr>
        <w:t>) comments r06 is not a solution with per PLMN granularity. saying a value is valid in a PLMN DOES NOT MEAN IT IS UNIQUE in it.</w:t>
      </w:r>
    </w:p>
    <w:p w14:paraId="2EF723E0"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 xml:space="preserve"> (ZTE) provides r07</w:t>
      </w:r>
    </w:p>
    <w:p w14:paraId="5A281FE4" w14:textId="77777777" w:rsidR="00A73F18" w:rsidRPr="00710FD7" w:rsidRDefault="00A73F18" w:rsidP="00A73F18">
      <w:pPr>
        <w:pStyle w:val="FP"/>
        <w:keepNext/>
        <w:rPr>
          <w:i/>
          <w:iCs/>
        </w:rPr>
      </w:pPr>
      <w:r w:rsidRPr="00710FD7">
        <w:rPr>
          <w:i/>
          <w:iCs/>
        </w:rPr>
        <w:t>Haiyang (Huawei) provides r08</w:t>
      </w:r>
    </w:p>
    <w:p w14:paraId="505C4DA9" w14:textId="77777777" w:rsidR="00A73F18" w:rsidRPr="00710FD7" w:rsidRDefault="00A73F18" w:rsidP="00A73F18">
      <w:pPr>
        <w:pStyle w:val="FP"/>
        <w:keepNext/>
        <w:rPr>
          <w:i/>
          <w:iCs/>
        </w:rPr>
      </w:pPr>
      <w:r w:rsidRPr="00710FD7">
        <w:rPr>
          <w:i/>
          <w:iCs/>
        </w:rPr>
        <w:t>==== 8.X, 9.X, 10.X Revisions Deadline ====</w:t>
      </w:r>
    </w:p>
    <w:p w14:paraId="001C3273" w14:textId="77777777" w:rsidR="00A73F18" w:rsidRPr="00710FD7" w:rsidRDefault="00A73F18" w:rsidP="00A73F18">
      <w:pPr>
        <w:pStyle w:val="FP"/>
        <w:keepNext/>
        <w:rPr>
          <w:i/>
          <w:iCs/>
        </w:rPr>
      </w:pPr>
      <w:r w:rsidRPr="00710FD7">
        <w:rPr>
          <w:i/>
          <w:iCs/>
        </w:rPr>
        <w:t>Peter Hedman (Ericsson) ok with r08</w:t>
      </w:r>
    </w:p>
    <w:p w14:paraId="54C82863"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 xml:space="preserve">(Nokia) is ok to technically endorse r08 as the per-PLMN option. we are not ready to assume the per PLMN option is the way to go and RAN2 has to decide as they are the leading group for this feature and for now they assume per TA </w:t>
      </w:r>
      <w:r w:rsidRPr="00710FD7">
        <w:rPr>
          <w:i/>
          <w:iCs/>
        </w:rPr>
        <w:lastRenderedPageBreak/>
        <w:t>granularity. they did not ask us to change this assumption. so we can certainly offer this alternative as an option but ultimately they are to pick as the work item is led by RAN2 on this matter.</w:t>
      </w:r>
    </w:p>
    <w:p w14:paraId="1DC24A2A" w14:textId="77777777" w:rsidR="00A73F18" w:rsidRPr="00710FD7" w:rsidRDefault="00A73F18" w:rsidP="00A73F18">
      <w:pPr>
        <w:pStyle w:val="FP"/>
        <w:keepNext/>
        <w:rPr>
          <w:i/>
          <w:iCs/>
        </w:rPr>
      </w:pPr>
      <w:r w:rsidRPr="00710FD7">
        <w:rPr>
          <w:i/>
          <w:iCs/>
        </w:rPr>
        <w:t>Nokia is also concerned that the association to S-NSSAI of each per PLMN group will be deterministic in PLMN and will disclose the S-NSSAI (or S-NSSAI group). if we remember well NSSAI on RRC is something people did not want to disclose ...</w:t>
      </w:r>
    </w:p>
    <w:p w14:paraId="41A3FA36" w14:textId="77777777" w:rsidR="00A73F18" w:rsidRPr="00710FD7" w:rsidRDefault="00A73F18" w:rsidP="00A73F18">
      <w:pPr>
        <w:pStyle w:val="FP"/>
        <w:keepNext/>
        <w:rPr>
          <w:i/>
          <w:iCs/>
        </w:rPr>
      </w:pPr>
      <w:r w:rsidRPr="00710FD7">
        <w:rPr>
          <w:i/>
          <w:iCs/>
        </w:rPr>
        <w:t>Alessio(Nokia) since we are not sure which AI is the discussion on we repeat here we can only accept endorsing r08.</w:t>
      </w:r>
    </w:p>
    <w:p w14:paraId="4AC2B1FF" w14:textId="77777777" w:rsidR="00A73F18" w:rsidRPr="00710FD7" w:rsidRDefault="00A73F18" w:rsidP="00A73F18">
      <w:pPr>
        <w:pStyle w:val="FP"/>
        <w:keepNext/>
        <w:rPr>
          <w:i/>
          <w:iCs/>
        </w:rPr>
      </w:pPr>
      <w:proofErr w:type="spellStart"/>
      <w:r w:rsidRPr="00710FD7">
        <w:rPr>
          <w:i/>
          <w:iCs/>
        </w:rPr>
        <w:t>alessio</w:t>
      </w:r>
      <w:proofErr w:type="spellEnd"/>
      <w:r w:rsidRPr="00710FD7">
        <w:rPr>
          <w:i/>
          <w:iCs/>
        </w:rPr>
        <w:t>(Nokia) if other companies object then we also need to object to this while we were happy to endorse two set of CRs to let RAN2 choose from</w:t>
      </w:r>
    </w:p>
    <w:p w14:paraId="2A336F4F" w14:textId="77777777" w:rsidR="00A73F18" w:rsidRPr="00710FD7" w:rsidRDefault="00A73F18" w:rsidP="00A73F18">
      <w:pPr>
        <w:pStyle w:val="FP"/>
        <w:keepNext/>
        <w:rPr>
          <w:i/>
          <w:iCs/>
        </w:rPr>
      </w:pPr>
      <w:r w:rsidRPr="00710FD7">
        <w:rPr>
          <w:i/>
          <w:iCs/>
        </w:rPr>
        <w:t>==== 8.X, 9.X, 10.X Final Deadline ====</w:t>
      </w:r>
    </w:p>
    <w:p w14:paraId="12420437" w14:textId="77777777" w:rsidR="00A73F18" w:rsidRPr="00DA12F6" w:rsidRDefault="00A73F18" w:rsidP="00A73F18">
      <w:pPr>
        <w:keepNext/>
        <w:rPr>
          <w:rFonts w:cs="Arial"/>
          <w:b/>
        </w:rPr>
      </w:pPr>
      <w:r w:rsidRPr="00DA12F6">
        <w:rPr>
          <w:rFonts w:cs="Arial"/>
          <w:b/>
        </w:rPr>
        <w:t>Discussion and conclusion:</w:t>
      </w:r>
    </w:p>
    <w:p w14:paraId="2F40E056" w14:textId="77777777" w:rsidR="00A73F18" w:rsidRDefault="00A73F18" w:rsidP="00A73F18">
      <w:r>
        <w:t xml:space="preserve">This CR was </w:t>
      </w:r>
      <w:r w:rsidRPr="00A73F18">
        <w:rPr>
          <w:color w:val="FF0000"/>
        </w:rPr>
        <w:t>postponed</w:t>
      </w:r>
      <w:r>
        <w:t>.</w:t>
      </w:r>
    </w:p>
    <w:p w14:paraId="09A875A5" w14:textId="77777777" w:rsidR="00A73F18" w:rsidRDefault="00A73F18" w:rsidP="00A73F18"/>
    <w:p w14:paraId="1EB5EF3E" w14:textId="77777777" w:rsidR="00A73F18" w:rsidRDefault="00A73F18" w:rsidP="00A73F18">
      <w:pPr>
        <w:pBdr>
          <w:top w:val="single" w:sz="4" w:space="1" w:color="auto"/>
        </w:pBdr>
      </w:pPr>
      <w:r>
        <w:rPr>
          <w:color w:val="0000FF"/>
        </w:rPr>
        <w:t>TD S2</w:t>
      </w:r>
      <w:r>
        <w:rPr>
          <w:color w:val="0000FF"/>
        </w:rPr>
        <w:noBreakHyphen/>
        <w:t>2200281</w:t>
      </w:r>
      <w:r>
        <w:t xml:space="preserve"> (CR) 23.502 CR3334: Enabling Network Slice </w:t>
      </w:r>
      <w:proofErr w:type="spellStart"/>
      <w:r>
        <w:t>Acess</w:t>
      </w:r>
      <w:proofErr w:type="spellEnd"/>
      <w:r>
        <w:t xml:space="preserve"> stratum group (Source: Huawei, </w:t>
      </w:r>
      <w:proofErr w:type="spellStart"/>
      <w:r>
        <w:t>HiSilicon</w:t>
      </w:r>
      <w:proofErr w:type="spellEnd"/>
      <w:r>
        <w:t>)</w:t>
      </w:r>
    </w:p>
    <w:p w14:paraId="44A7EF1F" w14:textId="77777777" w:rsidR="00A73F18" w:rsidRPr="00620BAB" w:rsidRDefault="00A73F18" w:rsidP="00A73F18">
      <w:pPr>
        <w:pStyle w:val="FP"/>
        <w:keepNext/>
        <w:rPr>
          <w:b/>
          <w:bCs/>
          <w:i/>
          <w:iCs/>
          <w:lang w:val="fr-FR"/>
        </w:rPr>
      </w:pPr>
      <w:r w:rsidRPr="00620BAB">
        <w:rPr>
          <w:b/>
          <w:bCs/>
          <w:i/>
          <w:iCs/>
          <w:lang w:val="fr-FR"/>
        </w:rPr>
        <w:t>e-mail comments:</w:t>
      </w:r>
    </w:p>
    <w:p w14:paraId="798D4AAE" w14:textId="77777777" w:rsidR="00A73F18" w:rsidRPr="00771372" w:rsidRDefault="00A73F18" w:rsidP="00A73F18">
      <w:pPr>
        <w:pStyle w:val="FP"/>
        <w:keepNext/>
        <w:rPr>
          <w:i/>
          <w:iCs/>
          <w:lang w:val="fr-FR"/>
        </w:rPr>
      </w:pPr>
      <w:proofErr w:type="spellStart"/>
      <w:r w:rsidRPr="00771372">
        <w:rPr>
          <w:i/>
          <w:iCs/>
          <w:lang w:val="fr-FR"/>
        </w:rPr>
        <w:t>Jinguo</w:t>
      </w:r>
      <w:proofErr w:type="spellEnd"/>
      <w:r w:rsidRPr="00771372">
        <w:rPr>
          <w:i/>
          <w:iCs/>
          <w:lang w:val="fr-FR"/>
        </w:rPr>
        <w:t xml:space="preserve">(ZTE) </w:t>
      </w:r>
      <w:proofErr w:type="spellStart"/>
      <w:r w:rsidRPr="00771372">
        <w:rPr>
          <w:i/>
          <w:iCs/>
          <w:lang w:val="fr-FR"/>
        </w:rPr>
        <w:t>provides</w:t>
      </w:r>
      <w:proofErr w:type="spellEnd"/>
      <w:r w:rsidRPr="00771372">
        <w:rPr>
          <w:i/>
          <w:iCs/>
          <w:lang w:val="fr-FR"/>
        </w:rPr>
        <w:t xml:space="preserve"> r01</w:t>
      </w:r>
    </w:p>
    <w:p w14:paraId="3C76EDEC" w14:textId="77777777" w:rsidR="00A73F18" w:rsidRPr="00710FD7" w:rsidRDefault="00A73F18" w:rsidP="00A73F18">
      <w:pPr>
        <w:pStyle w:val="FP"/>
        <w:keepNext/>
        <w:rPr>
          <w:i/>
          <w:iCs/>
        </w:rPr>
      </w:pPr>
      <w:r w:rsidRPr="00710FD7">
        <w:rPr>
          <w:i/>
          <w:iCs/>
        </w:rPr>
        <w:t>Peter Hedman (Ericsson) provides r02</w:t>
      </w:r>
    </w:p>
    <w:p w14:paraId="39924230" w14:textId="77777777" w:rsidR="00A73F18" w:rsidRPr="00710FD7" w:rsidRDefault="00A73F18" w:rsidP="00A73F18">
      <w:pPr>
        <w:pStyle w:val="FP"/>
        <w:keepNext/>
        <w:rPr>
          <w:i/>
          <w:iCs/>
        </w:rPr>
      </w:pPr>
      <w:r w:rsidRPr="00710FD7">
        <w:rPr>
          <w:i/>
          <w:iCs/>
        </w:rPr>
        <w:t>==== 4.X, 5.X, 6.X, 7.X, 8.29, 10.2 (Work Plan) Revisions Deadline ====</w:t>
      </w:r>
    </w:p>
    <w:p w14:paraId="3B0201E8" w14:textId="77777777" w:rsidR="00A73F18" w:rsidRPr="00710FD7" w:rsidRDefault="00A73F18" w:rsidP="00A73F18">
      <w:pPr>
        <w:pStyle w:val="FP"/>
        <w:keepNext/>
        <w:rPr>
          <w:i/>
          <w:iCs/>
        </w:rPr>
      </w:pPr>
      <w:r w:rsidRPr="00710FD7">
        <w:rPr>
          <w:i/>
          <w:iCs/>
        </w:rPr>
        <w:t>Haiyang (Huawei) is OK with r02</w:t>
      </w:r>
    </w:p>
    <w:p w14:paraId="570FEC49" w14:textId="77777777" w:rsidR="00A73F18" w:rsidRPr="00710FD7" w:rsidRDefault="00A73F18" w:rsidP="00A73F18">
      <w:pPr>
        <w:pStyle w:val="FP"/>
        <w:keepNext/>
        <w:rPr>
          <w:i/>
          <w:iCs/>
        </w:rPr>
      </w:pPr>
      <w:proofErr w:type="spellStart"/>
      <w:r w:rsidRPr="00710FD7">
        <w:rPr>
          <w:i/>
          <w:iCs/>
        </w:rPr>
        <w:t>Jinguo</w:t>
      </w:r>
      <w:proofErr w:type="spellEnd"/>
      <w:r w:rsidRPr="00710FD7">
        <w:rPr>
          <w:i/>
          <w:iCs/>
        </w:rPr>
        <w:t>(ZTE) asks to discuss at CC#2</w:t>
      </w:r>
    </w:p>
    <w:p w14:paraId="18E87F8B" w14:textId="77777777" w:rsidR="00A73F18" w:rsidRPr="00710FD7" w:rsidRDefault="00A73F18" w:rsidP="00A73F18">
      <w:pPr>
        <w:pStyle w:val="FP"/>
        <w:keepNext/>
        <w:rPr>
          <w:i/>
          <w:iCs/>
        </w:rPr>
      </w:pPr>
      <w:r w:rsidRPr="00710FD7">
        <w:rPr>
          <w:i/>
          <w:iCs/>
        </w:rPr>
        <w:t>==== 4.X, 5.X, 6.X, 7.X, 8.29, 10.2 (Work Plan) Final Deadline ====</w:t>
      </w:r>
    </w:p>
    <w:p w14:paraId="2A71B4DD" w14:textId="77777777" w:rsidR="00A73F18" w:rsidRPr="00710FD7" w:rsidRDefault="00A73F18" w:rsidP="00A73F18">
      <w:pPr>
        <w:pStyle w:val="FP"/>
        <w:keepNext/>
        <w:rPr>
          <w:i/>
          <w:iCs/>
        </w:rPr>
      </w:pPr>
      <w:r w:rsidRPr="00710FD7">
        <w:rPr>
          <w:i/>
          <w:iCs/>
        </w:rPr>
        <w:t>Guillaume (MediaTek Inc.) provides r03</w:t>
      </w:r>
    </w:p>
    <w:p w14:paraId="6734530E" w14:textId="77777777" w:rsidR="00A73F18" w:rsidRPr="00710FD7" w:rsidRDefault="00A73F18" w:rsidP="00A73F18">
      <w:pPr>
        <w:pStyle w:val="FP"/>
        <w:keepNext/>
        <w:rPr>
          <w:i/>
          <w:iCs/>
        </w:rPr>
      </w:pPr>
      <w:r w:rsidRPr="00710FD7">
        <w:rPr>
          <w:i/>
          <w:iCs/>
        </w:rPr>
        <w:t>==== 8.X, 9.X, 10.X Revisions Deadline ====</w:t>
      </w:r>
    </w:p>
    <w:p w14:paraId="5D6338F2" w14:textId="77777777" w:rsidR="00A73F18" w:rsidRPr="00710FD7" w:rsidRDefault="00A73F18" w:rsidP="00A73F18">
      <w:pPr>
        <w:pStyle w:val="FP"/>
        <w:keepNext/>
        <w:rPr>
          <w:i/>
          <w:iCs/>
        </w:rPr>
      </w:pPr>
      <w:r w:rsidRPr="00710FD7">
        <w:rPr>
          <w:i/>
          <w:iCs/>
        </w:rPr>
        <w:t>Peter Hedman (Ericsson) ok with r03</w:t>
      </w:r>
    </w:p>
    <w:p w14:paraId="428C753B" w14:textId="77777777" w:rsidR="00A73F18" w:rsidRPr="00710FD7" w:rsidRDefault="00A73F18" w:rsidP="00A73F18">
      <w:pPr>
        <w:pStyle w:val="FP"/>
        <w:keepNext/>
        <w:rPr>
          <w:i/>
          <w:iCs/>
        </w:rPr>
      </w:pPr>
      <w:r w:rsidRPr="00710FD7">
        <w:rPr>
          <w:i/>
          <w:iCs/>
        </w:rPr>
        <w:t>Alessio(Nokia) objects to this CR (and all its revisions) as it is technically wrong as the configuration of UE with NSASGs must be ACKED by the UE (like when it is configured with NSSRGs).</w:t>
      </w:r>
    </w:p>
    <w:p w14:paraId="217A1FB1" w14:textId="77777777" w:rsidR="00A73F18" w:rsidRPr="00710FD7" w:rsidRDefault="00A73F18" w:rsidP="00A73F18">
      <w:pPr>
        <w:pStyle w:val="FP"/>
        <w:keepNext/>
        <w:rPr>
          <w:i/>
          <w:iCs/>
        </w:rPr>
      </w:pPr>
      <w:r w:rsidRPr="00710FD7">
        <w:rPr>
          <w:i/>
          <w:iCs/>
        </w:rPr>
        <w:t>==== 8.X, 9.X, 10.X Final Deadline ====</w:t>
      </w:r>
    </w:p>
    <w:p w14:paraId="651E992C" w14:textId="77777777" w:rsidR="00A73F18" w:rsidRPr="00DA12F6" w:rsidRDefault="00A73F18" w:rsidP="00A73F18">
      <w:pPr>
        <w:keepNext/>
        <w:rPr>
          <w:rFonts w:cs="Arial"/>
          <w:b/>
        </w:rPr>
      </w:pPr>
      <w:r w:rsidRPr="00DA12F6">
        <w:rPr>
          <w:rFonts w:cs="Arial"/>
          <w:b/>
        </w:rPr>
        <w:t>Discussion and conclusion:</w:t>
      </w:r>
    </w:p>
    <w:p w14:paraId="66EB1716" w14:textId="77777777" w:rsidR="00A73F18" w:rsidRDefault="00A73F18" w:rsidP="00A73F18">
      <w:r>
        <w:t xml:space="preserve">This CR was </w:t>
      </w:r>
      <w:r w:rsidRPr="00A73F18">
        <w:rPr>
          <w:color w:val="FF0000"/>
        </w:rPr>
        <w:t>postponed</w:t>
      </w:r>
      <w:r>
        <w:t>.</w:t>
      </w:r>
    </w:p>
    <w:p w14:paraId="61E71EF3" w14:textId="77777777" w:rsidR="00A73F18" w:rsidRDefault="00A73F18" w:rsidP="00A73F18"/>
    <w:p w14:paraId="66B61438" w14:textId="77777777" w:rsidR="00A73F18" w:rsidRDefault="00A73F18" w:rsidP="00A73F18">
      <w:pPr>
        <w:pBdr>
          <w:top w:val="single" w:sz="4" w:space="1" w:color="auto"/>
        </w:pBdr>
      </w:pPr>
      <w:r>
        <w:rPr>
          <w:color w:val="0000FF"/>
        </w:rPr>
        <w:t>TD S2</w:t>
      </w:r>
      <w:r>
        <w:rPr>
          <w:color w:val="0000FF"/>
        </w:rPr>
        <w:noBreakHyphen/>
        <w:t>2200508</w:t>
      </w:r>
      <w:r>
        <w:t xml:space="preserve"> (CR) 23.501 CR3317R2: Enabling slice priority and slice groups for RRM purposes (Source: Ericsson, China Mobile)</w:t>
      </w:r>
    </w:p>
    <w:p w14:paraId="7232A8EB" w14:textId="77777777" w:rsidR="00A73F18" w:rsidRPr="00FC3E14" w:rsidRDefault="00A73F18" w:rsidP="00A73F18">
      <w:pPr>
        <w:pStyle w:val="FP"/>
        <w:keepNext/>
        <w:rPr>
          <w:b/>
          <w:bCs/>
          <w:i/>
          <w:iCs/>
        </w:rPr>
      </w:pPr>
      <w:r w:rsidRPr="00FC3E14">
        <w:rPr>
          <w:b/>
          <w:bCs/>
          <w:i/>
          <w:iCs/>
        </w:rPr>
        <w:t>e-mail comments:</w:t>
      </w:r>
    </w:p>
    <w:p w14:paraId="1C8733E3" w14:textId="77777777" w:rsidR="00A73F18" w:rsidRPr="00976F34" w:rsidRDefault="00A73F18" w:rsidP="00A73F18">
      <w:pPr>
        <w:pStyle w:val="FP"/>
        <w:keepNext/>
        <w:rPr>
          <w:i/>
          <w:iCs/>
        </w:rPr>
      </w:pPr>
      <w:proofErr w:type="spellStart"/>
      <w:r w:rsidRPr="00976F34">
        <w:rPr>
          <w:i/>
          <w:iCs/>
        </w:rPr>
        <w:t>DongEun</w:t>
      </w:r>
      <w:proofErr w:type="spellEnd"/>
      <w:r w:rsidRPr="00976F34">
        <w:rPr>
          <w:i/>
          <w:iCs/>
        </w:rPr>
        <w:t>(Samsung) ask for clarifications.</w:t>
      </w:r>
    </w:p>
    <w:p w14:paraId="09DE5054" w14:textId="77777777" w:rsidR="00A73F18" w:rsidRPr="00976F34" w:rsidRDefault="00A73F18" w:rsidP="00A73F18">
      <w:pPr>
        <w:pStyle w:val="FP"/>
        <w:keepNext/>
        <w:rPr>
          <w:i/>
          <w:iCs/>
        </w:rPr>
      </w:pPr>
      <w:r w:rsidRPr="00976F34">
        <w:rPr>
          <w:i/>
          <w:iCs/>
        </w:rPr>
        <w:t>Peter Hedman (Ericsson) provides reply</w:t>
      </w:r>
    </w:p>
    <w:p w14:paraId="30BC5738" w14:textId="77777777" w:rsidR="00A73F18" w:rsidRPr="00976F34" w:rsidRDefault="00A73F18" w:rsidP="00A73F18">
      <w:pPr>
        <w:pStyle w:val="FP"/>
        <w:keepNext/>
        <w:rPr>
          <w:i/>
          <w:iCs/>
        </w:rPr>
      </w:pPr>
      <w:r w:rsidRPr="00976F34">
        <w:rPr>
          <w:i/>
          <w:iCs/>
        </w:rPr>
        <w:t>Peter (Ericsson) provides comments and r01</w:t>
      </w:r>
    </w:p>
    <w:p w14:paraId="446ADBBB" w14:textId="77777777" w:rsidR="00A73F18" w:rsidRPr="00976F34" w:rsidRDefault="00A73F18" w:rsidP="00A73F18">
      <w:pPr>
        <w:pStyle w:val="FP"/>
        <w:keepNext/>
        <w:rPr>
          <w:i/>
          <w:iCs/>
        </w:rPr>
      </w:pPr>
      <w:proofErr w:type="spellStart"/>
      <w:r w:rsidRPr="00976F34">
        <w:rPr>
          <w:i/>
          <w:iCs/>
        </w:rPr>
        <w:t>DongEun</w:t>
      </w:r>
      <w:proofErr w:type="spellEnd"/>
      <w:r w:rsidRPr="00976F34">
        <w:rPr>
          <w:i/>
          <w:iCs/>
        </w:rPr>
        <w:t>(Samsung) comments.</w:t>
      </w:r>
    </w:p>
    <w:p w14:paraId="527C6D59" w14:textId="77777777" w:rsidR="00A73F18" w:rsidRPr="00976F34" w:rsidRDefault="00A73F18" w:rsidP="00A73F18">
      <w:pPr>
        <w:pStyle w:val="FP"/>
        <w:keepNext/>
        <w:rPr>
          <w:i/>
          <w:iCs/>
        </w:rPr>
      </w:pPr>
      <w:r w:rsidRPr="00976F34">
        <w:rPr>
          <w:i/>
          <w:iCs/>
        </w:rPr>
        <w:t>Peter Hedman (Ericsson) provides r02</w:t>
      </w:r>
    </w:p>
    <w:p w14:paraId="0A7BD610" w14:textId="77777777" w:rsidR="00A73F18" w:rsidRPr="00976F34" w:rsidRDefault="00A73F18" w:rsidP="00A73F18">
      <w:pPr>
        <w:pStyle w:val="FP"/>
        <w:keepNext/>
        <w:rPr>
          <w:i/>
          <w:iCs/>
        </w:rPr>
      </w:pPr>
      <w:r w:rsidRPr="00976F34">
        <w:rPr>
          <w:i/>
          <w:iCs/>
        </w:rPr>
        <w:t>Haiyang (Huawei) comments and provides r03 only focusing on priority</w:t>
      </w:r>
    </w:p>
    <w:p w14:paraId="4BCFD869" w14:textId="77777777" w:rsidR="00A73F18" w:rsidRPr="00976F34" w:rsidRDefault="00A73F18" w:rsidP="00A73F18">
      <w:pPr>
        <w:pStyle w:val="FP"/>
        <w:keepNext/>
        <w:rPr>
          <w:i/>
          <w:iCs/>
        </w:rPr>
      </w:pPr>
      <w:proofErr w:type="spellStart"/>
      <w:r w:rsidRPr="00976F34">
        <w:rPr>
          <w:i/>
          <w:iCs/>
        </w:rPr>
        <w:t>Jinguo</w:t>
      </w:r>
      <w:proofErr w:type="spellEnd"/>
      <w:r w:rsidRPr="00976F34">
        <w:rPr>
          <w:i/>
          <w:iCs/>
        </w:rPr>
        <w:t>(ZTE) suggest to discuss whether to send TA list in NSAC information in 2200847</w:t>
      </w:r>
    </w:p>
    <w:p w14:paraId="7FAE219C" w14:textId="77777777" w:rsidR="00A73F18" w:rsidRPr="00976F34" w:rsidRDefault="00A73F18" w:rsidP="00A73F18">
      <w:pPr>
        <w:pStyle w:val="FP"/>
        <w:keepNext/>
        <w:rPr>
          <w:i/>
          <w:iCs/>
        </w:rPr>
      </w:pPr>
      <w:r w:rsidRPr="00976F34">
        <w:rPr>
          <w:i/>
          <w:iCs/>
        </w:rPr>
        <w:t xml:space="preserve">Alessio(Nokia) proposes to merge this in </w:t>
      </w:r>
      <w:r>
        <w:rPr>
          <w:i/>
          <w:iCs/>
          <w:color w:val="0000FF"/>
        </w:rPr>
        <w:t>TD S2</w:t>
      </w:r>
      <w:r>
        <w:rPr>
          <w:i/>
          <w:iCs/>
          <w:color w:val="0000FF"/>
        </w:rPr>
        <w:noBreakHyphen/>
        <w:t>2200847</w:t>
      </w:r>
    </w:p>
    <w:p w14:paraId="564C6C56" w14:textId="77777777" w:rsidR="00A73F18" w:rsidRPr="00976F34" w:rsidRDefault="00A73F18" w:rsidP="00A73F18">
      <w:pPr>
        <w:pStyle w:val="FP"/>
        <w:keepNext/>
        <w:rPr>
          <w:i/>
          <w:iCs/>
        </w:rPr>
      </w:pPr>
      <w:proofErr w:type="spellStart"/>
      <w:r w:rsidRPr="00976F34">
        <w:rPr>
          <w:i/>
          <w:iCs/>
        </w:rPr>
        <w:t>Jinguo</w:t>
      </w:r>
      <w:proofErr w:type="spellEnd"/>
      <w:r w:rsidRPr="00976F34">
        <w:rPr>
          <w:i/>
          <w:iCs/>
        </w:rPr>
        <w:t>(ZTE) suggests that 0508 can focus on the priority part and 847 can focus on other aspects.</w:t>
      </w:r>
    </w:p>
    <w:p w14:paraId="4CE4F316" w14:textId="77777777" w:rsidR="00A73F18" w:rsidRPr="00976F34" w:rsidRDefault="00A73F18" w:rsidP="00A73F18">
      <w:pPr>
        <w:pStyle w:val="FP"/>
        <w:keepNext/>
        <w:rPr>
          <w:i/>
          <w:iCs/>
        </w:rPr>
      </w:pPr>
      <w:r w:rsidRPr="00976F34">
        <w:rPr>
          <w:i/>
          <w:iCs/>
        </w:rPr>
        <w:t>Peter Hedman (Ericsson) provides r04</w:t>
      </w:r>
    </w:p>
    <w:p w14:paraId="064E76A7" w14:textId="77777777" w:rsidR="00A73F18" w:rsidRPr="00976F34" w:rsidRDefault="00A73F18" w:rsidP="00A73F18">
      <w:pPr>
        <w:pStyle w:val="FP"/>
        <w:keepNext/>
        <w:rPr>
          <w:i/>
          <w:iCs/>
        </w:rPr>
      </w:pPr>
      <w:r w:rsidRPr="00976F34">
        <w:rPr>
          <w:i/>
          <w:iCs/>
        </w:rPr>
        <w:t>Alessio(Nokia) provides r05</w:t>
      </w:r>
    </w:p>
    <w:p w14:paraId="0B2A881D" w14:textId="77777777" w:rsidR="00A73F18" w:rsidRPr="00976F34" w:rsidRDefault="00A73F18" w:rsidP="00A73F18">
      <w:pPr>
        <w:pStyle w:val="FP"/>
        <w:keepNext/>
        <w:rPr>
          <w:i/>
          <w:iCs/>
        </w:rPr>
      </w:pPr>
      <w:r w:rsidRPr="00976F34">
        <w:rPr>
          <w:i/>
          <w:iCs/>
        </w:rPr>
        <w:t>Patrice (Huawei) comments</w:t>
      </w:r>
    </w:p>
    <w:p w14:paraId="79B470C9" w14:textId="77777777" w:rsidR="00A73F18" w:rsidRPr="00976F34" w:rsidRDefault="00A73F18" w:rsidP="00A73F18">
      <w:pPr>
        <w:pStyle w:val="FP"/>
        <w:keepNext/>
        <w:rPr>
          <w:i/>
          <w:iCs/>
        </w:rPr>
      </w:pPr>
      <w:r w:rsidRPr="00976F34">
        <w:rPr>
          <w:i/>
          <w:iCs/>
        </w:rPr>
        <w:t>Haiyang(Huawei) provides r06</w:t>
      </w:r>
    </w:p>
    <w:p w14:paraId="1A57CE53" w14:textId="77777777" w:rsidR="00A73F18" w:rsidRPr="00976F34" w:rsidRDefault="00A73F18" w:rsidP="00A73F18">
      <w:pPr>
        <w:pStyle w:val="FP"/>
        <w:keepNext/>
        <w:rPr>
          <w:i/>
          <w:iCs/>
        </w:rPr>
      </w:pPr>
      <w:proofErr w:type="spellStart"/>
      <w:r w:rsidRPr="00976F34">
        <w:rPr>
          <w:i/>
          <w:iCs/>
        </w:rPr>
        <w:t>alessio</w:t>
      </w:r>
      <w:proofErr w:type="spellEnd"/>
      <w:r w:rsidRPr="00976F34">
        <w:rPr>
          <w:i/>
          <w:iCs/>
        </w:rPr>
        <w:t>(</w:t>
      </w:r>
      <w:proofErr w:type="spellStart"/>
      <w:r w:rsidRPr="00976F34">
        <w:rPr>
          <w:i/>
          <w:iCs/>
        </w:rPr>
        <w:t>nokia</w:t>
      </w:r>
      <w:proofErr w:type="spellEnd"/>
      <w:r w:rsidRPr="00976F34">
        <w:rPr>
          <w:i/>
          <w:iCs/>
        </w:rPr>
        <w:t>) provides r07</w:t>
      </w:r>
    </w:p>
    <w:p w14:paraId="35931102" w14:textId="77777777" w:rsidR="00A73F18" w:rsidRPr="00976F34" w:rsidRDefault="00A73F18" w:rsidP="00A73F18">
      <w:pPr>
        <w:pStyle w:val="FP"/>
        <w:keepNext/>
        <w:rPr>
          <w:i/>
          <w:iCs/>
        </w:rPr>
      </w:pPr>
      <w:r w:rsidRPr="00976F34">
        <w:rPr>
          <w:i/>
          <w:iCs/>
        </w:rPr>
        <w:t>==== 4.X, 5.X, 6.X, 7.X, 8.29, 10.2 (Work Plan) Revisions Deadline ====</w:t>
      </w:r>
    </w:p>
    <w:p w14:paraId="66003ECF" w14:textId="77777777" w:rsidR="00A73F18" w:rsidRPr="00976F34" w:rsidRDefault="00A73F18" w:rsidP="00A73F18">
      <w:pPr>
        <w:pStyle w:val="FP"/>
        <w:keepNext/>
        <w:rPr>
          <w:i/>
          <w:iCs/>
        </w:rPr>
      </w:pPr>
      <w:r w:rsidRPr="00976F34">
        <w:rPr>
          <w:i/>
          <w:iCs/>
        </w:rPr>
        <w:t>Peter Hedman (Ericsson) objects to wording in r05, r06 and 07 with the reasoning as explained below that has not been countered with technical arguments.</w:t>
      </w:r>
    </w:p>
    <w:p w14:paraId="3276772C" w14:textId="77777777" w:rsidR="00A73F18" w:rsidRPr="00976F34" w:rsidRDefault="00A73F18" w:rsidP="00A73F18">
      <w:pPr>
        <w:pStyle w:val="FP"/>
        <w:keepNext/>
        <w:rPr>
          <w:i/>
          <w:iCs/>
        </w:rPr>
      </w:pPr>
      <w:r w:rsidRPr="00976F34">
        <w:rPr>
          <w:i/>
          <w:iCs/>
        </w:rPr>
        <w:t>Peter Hedman (Ericsson) suggests to bring CR up at CC#2</w:t>
      </w:r>
    </w:p>
    <w:p w14:paraId="05C6A303" w14:textId="77777777" w:rsidR="00A73F18" w:rsidRPr="00976F34" w:rsidRDefault="00A73F18" w:rsidP="00A73F18">
      <w:pPr>
        <w:pStyle w:val="FP"/>
        <w:keepNext/>
        <w:rPr>
          <w:i/>
          <w:iCs/>
        </w:rPr>
      </w:pPr>
      <w:proofErr w:type="spellStart"/>
      <w:r w:rsidRPr="00976F34">
        <w:rPr>
          <w:i/>
          <w:iCs/>
        </w:rPr>
        <w:t>Jinguo</w:t>
      </w:r>
      <w:proofErr w:type="spellEnd"/>
      <w:r w:rsidRPr="00976F34">
        <w:rPr>
          <w:i/>
          <w:iCs/>
        </w:rPr>
        <w:t>(ZTE) comments</w:t>
      </w:r>
    </w:p>
    <w:p w14:paraId="30685D44" w14:textId="77777777" w:rsidR="00A73F18" w:rsidRPr="00976F34" w:rsidRDefault="00A73F18" w:rsidP="00A73F18">
      <w:pPr>
        <w:pStyle w:val="FP"/>
        <w:keepNext/>
        <w:rPr>
          <w:i/>
          <w:iCs/>
        </w:rPr>
      </w:pPr>
      <w:r w:rsidRPr="00976F34">
        <w:rPr>
          <w:i/>
          <w:iCs/>
        </w:rPr>
        <w:t>Haiyang(Huawei) comments and suggests to go with r03</w:t>
      </w:r>
    </w:p>
    <w:p w14:paraId="2ECED5DE" w14:textId="77777777" w:rsidR="00A73F18" w:rsidRPr="00976F34" w:rsidRDefault="00A73F18" w:rsidP="00A73F18">
      <w:pPr>
        <w:pStyle w:val="FP"/>
        <w:keepNext/>
        <w:rPr>
          <w:i/>
          <w:iCs/>
        </w:rPr>
      </w:pPr>
      <w:proofErr w:type="spellStart"/>
      <w:r w:rsidRPr="00976F34">
        <w:rPr>
          <w:i/>
          <w:iCs/>
        </w:rPr>
        <w:t>alessio</w:t>
      </w:r>
      <w:proofErr w:type="spellEnd"/>
      <w:r w:rsidRPr="00976F34">
        <w:rPr>
          <w:i/>
          <w:iCs/>
        </w:rPr>
        <w:t xml:space="preserve">(Nokia) is ok to note the CR since we cannot reach agreement on the way forward on priority. it's a pity as r07 was receiving good support based on the idea the priority is left to the UE. your statement that a slice cannot be prioritized unless the UE immediately establishes a PDU session on it is a bit vague as the cell selection has happened, the UE registers, the UE may even attempt a PDU session establishment and this fails so now what. Note also all slices are first </w:t>
      </w:r>
      <w:r w:rsidRPr="00976F34">
        <w:rPr>
          <w:i/>
          <w:iCs/>
        </w:rPr>
        <w:lastRenderedPageBreak/>
        <w:t>requested without a PDU session. in general this s one arbitrary statement that can be valid in many cases but why forbid a case there this is not valid. we do not understand your logic.</w:t>
      </w:r>
    </w:p>
    <w:p w14:paraId="4FEF6928" w14:textId="77777777" w:rsidR="00A73F18" w:rsidRPr="00976F34" w:rsidRDefault="00A73F18" w:rsidP="00A73F18">
      <w:pPr>
        <w:pStyle w:val="FP"/>
        <w:keepNext/>
        <w:rPr>
          <w:i/>
          <w:iCs/>
        </w:rPr>
      </w:pPr>
      <w:proofErr w:type="spellStart"/>
      <w:r w:rsidRPr="00976F34">
        <w:rPr>
          <w:i/>
          <w:iCs/>
        </w:rPr>
        <w:t>Jinguo</w:t>
      </w:r>
      <w:proofErr w:type="spellEnd"/>
      <w:r w:rsidRPr="00976F34">
        <w:rPr>
          <w:i/>
          <w:iCs/>
        </w:rPr>
        <w:t>(ZTE) asks to discuss this LS at CC#2</w:t>
      </w:r>
    </w:p>
    <w:p w14:paraId="2EA2169F" w14:textId="77777777" w:rsidR="00A73F18" w:rsidRPr="00976F34" w:rsidRDefault="00A73F18" w:rsidP="00A73F18">
      <w:pPr>
        <w:pStyle w:val="FP"/>
        <w:keepNext/>
        <w:rPr>
          <w:i/>
          <w:iCs/>
        </w:rPr>
      </w:pPr>
      <w:proofErr w:type="spellStart"/>
      <w:r w:rsidRPr="00976F34">
        <w:rPr>
          <w:i/>
          <w:iCs/>
        </w:rPr>
        <w:t>Dongeun</w:t>
      </w:r>
      <w:proofErr w:type="spellEnd"/>
      <w:r w:rsidRPr="00976F34">
        <w:rPr>
          <w:i/>
          <w:iCs/>
        </w:rPr>
        <w:t xml:space="preserve"> (Samsung) cannot agree with all the revisions</w:t>
      </w:r>
    </w:p>
    <w:p w14:paraId="1B4AAB9A" w14:textId="77777777" w:rsidR="00A73F18" w:rsidRPr="00976F34" w:rsidRDefault="00A73F18" w:rsidP="00A73F18">
      <w:pPr>
        <w:pStyle w:val="FP"/>
        <w:keepNext/>
        <w:rPr>
          <w:i/>
          <w:iCs/>
        </w:rPr>
      </w:pPr>
      <w:r w:rsidRPr="00976F34">
        <w:rPr>
          <w:i/>
          <w:iCs/>
        </w:rPr>
        <w:t xml:space="preserve">Haiyang (Huawei) indicates to </w:t>
      </w:r>
      <w:proofErr w:type="spellStart"/>
      <w:r w:rsidRPr="00976F34">
        <w:rPr>
          <w:i/>
          <w:iCs/>
        </w:rPr>
        <w:t>Dongeun</w:t>
      </w:r>
      <w:proofErr w:type="spellEnd"/>
      <w:r w:rsidRPr="00976F34">
        <w:rPr>
          <w:i/>
          <w:iCs/>
        </w:rPr>
        <w:t xml:space="preserve"> (Samsung) that r03 is only related to priority, nothing related to the RA</w:t>
      </w:r>
    </w:p>
    <w:p w14:paraId="1AA6049F" w14:textId="77777777" w:rsidR="00A73F18" w:rsidRPr="00976F34" w:rsidRDefault="00A73F18" w:rsidP="00A73F18">
      <w:pPr>
        <w:pStyle w:val="FP"/>
        <w:keepNext/>
        <w:rPr>
          <w:i/>
          <w:iCs/>
        </w:rPr>
      </w:pPr>
      <w:proofErr w:type="spellStart"/>
      <w:r w:rsidRPr="00976F34">
        <w:rPr>
          <w:i/>
          <w:iCs/>
        </w:rPr>
        <w:t>Dongeun</w:t>
      </w:r>
      <w:proofErr w:type="spellEnd"/>
      <w:r w:rsidRPr="00976F34">
        <w:rPr>
          <w:i/>
          <w:iCs/>
        </w:rPr>
        <w:t xml:space="preserve"> (Samsung) provides reason to disagree with r03</w:t>
      </w:r>
    </w:p>
    <w:p w14:paraId="6E0BFAC9" w14:textId="77777777" w:rsidR="00A73F18" w:rsidRPr="00976F34" w:rsidRDefault="00A73F18" w:rsidP="00A73F18">
      <w:pPr>
        <w:pStyle w:val="FP"/>
        <w:keepNext/>
        <w:rPr>
          <w:i/>
          <w:iCs/>
        </w:rPr>
      </w:pPr>
      <w:r w:rsidRPr="00976F34">
        <w:rPr>
          <w:i/>
          <w:iCs/>
        </w:rPr>
        <w:t xml:space="preserve">Haiyang (Huawei) responds to </w:t>
      </w:r>
      <w:proofErr w:type="spellStart"/>
      <w:r w:rsidRPr="00976F34">
        <w:rPr>
          <w:i/>
          <w:iCs/>
        </w:rPr>
        <w:t>Dongeun</w:t>
      </w:r>
      <w:proofErr w:type="spellEnd"/>
      <w:r w:rsidRPr="00976F34">
        <w:rPr>
          <w:i/>
          <w:iCs/>
        </w:rPr>
        <w:t xml:space="preserve"> (Samsung)</w:t>
      </w:r>
    </w:p>
    <w:p w14:paraId="5CA0E59B" w14:textId="77777777" w:rsidR="00A73F18" w:rsidRPr="00976F34" w:rsidRDefault="00A73F18" w:rsidP="00A73F18">
      <w:pPr>
        <w:pStyle w:val="FP"/>
        <w:keepNext/>
        <w:rPr>
          <w:i/>
          <w:iCs/>
        </w:rPr>
      </w:pPr>
      <w:r w:rsidRPr="00976F34">
        <w:rPr>
          <w:i/>
          <w:iCs/>
        </w:rPr>
        <w:t>Peter Hedman (Ericsson) provides clarifications</w:t>
      </w:r>
    </w:p>
    <w:p w14:paraId="23955D6D" w14:textId="77777777" w:rsidR="00A73F18" w:rsidRPr="00976F34" w:rsidRDefault="00A73F18" w:rsidP="00A73F18">
      <w:pPr>
        <w:pStyle w:val="FP"/>
        <w:keepNext/>
        <w:rPr>
          <w:i/>
          <w:iCs/>
        </w:rPr>
      </w:pPr>
      <w:proofErr w:type="spellStart"/>
      <w:r w:rsidRPr="00976F34">
        <w:rPr>
          <w:i/>
          <w:iCs/>
        </w:rPr>
        <w:t>Dongeun</w:t>
      </w:r>
      <w:proofErr w:type="spellEnd"/>
      <w:r w:rsidRPr="00976F34">
        <w:rPr>
          <w:i/>
          <w:iCs/>
        </w:rPr>
        <w:t xml:space="preserve"> (Samsung) can live with r03 if either 0847 or 0280 are agreed</w:t>
      </w:r>
    </w:p>
    <w:p w14:paraId="342DEA93" w14:textId="77777777" w:rsidR="00A73F18" w:rsidRPr="00976F34" w:rsidRDefault="00A73F18" w:rsidP="00A73F18">
      <w:pPr>
        <w:pStyle w:val="FP"/>
        <w:keepNext/>
        <w:rPr>
          <w:i/>
          <w:iCs/>
        </w:rPr>
      </w:pPr>
      <w:r w:rsidRPr="00976F34">
        <w:rPr>
          <w:i/>
          <w:iCs/>
        </w:rPr>
        <w:t>Peter Hedman (Ericsson) Can accept r00, r01, r02, or with slice prioritization aspects only the r04, i.e. objects to r03, r05, r06, r07.</w:t>
      </w:r>
    </w:p>
    <w:p w14:paraId="608CEA48" w14:textId="77777777" w:rsidR="00A73F18" w:rsidRPr="00976F34" w:rsidRDefault="00A73F18" w:rsidP="00A73F18">
      <w:pPr>
        <w:pStyle w:val="FP"/>
        <w:keepNext/>
        <w:rPr>
          <w:i/>
          <w:iCs/>
        </w:rPr>
      </w:pPr>
      <w:r w:rsidRPr="00976F34">
        <w:rPr>
          <w:i/>
          <w:iCs/>
        </w:rPr>
        <w:t>==== 4.X, 5.X, 6.X, 7.X, 8.29, 10.2 (Work Plan) Final Deadline ====</w:t>
      </w:r>
    </w:p>
    <w:p w14:paraId="1904C70B" w14:textId="77777777" w:rsidR="00A73F18" w:rsidRPr="00976F34" w:rsidRDefault="00A73F18" w:rsidP="00A73F18">
      <w:pPr>
        <w:pStyle w:val="FP"/>
        <w:keepNext/>
        <w:rPr>
          <w:i/>
          <w:iCs/>
        </w:rPr>
      </w:pPr>
      <w:r w:rsidRPr="00976F34">
        <w:rPr>
          <w:i/>
          <w:iCs/>
        </w:rPr>
        <w:t>Haiyang (Huawei) comments to r04</w:t>
      </w:r>
    </w:p>
    <w:p w14:paraId="6754A046" w14:textId="77777777" w:rsidR="00A73F18" w:rsidRPr="00976F34" w:rsidRDefault="00A73F18" w:rsidP="00A73F18">
      <w:pPr>
        <w:pStyle w:val="FP"/>
        <w:keepNext/>
        <w:rPr>
          <w:i/>
          <w:iCs/>
        </w:rPr>
      </w:pPr>
      <w:r w:rsidRPr="00976F34">
        <w:rPr>
          <w:i/>
          <w:iCs/>
        </w:rPr>
        <w:t>Peter Hedman (Ericsson) provides replies to Haiyang once more</w:t>
      </w:r>
    </w:p>
    <w:p w14:paraId="34958EDF" w14:textId="77777777" w:rsidR="00A73F18" w:rsidRPr="00976F34" w:rsidRDefault="00A73F18" w:rsidP="00A73F18">
      <w:pPr>
        <w:pStyle w:val="FP"/>
        <w:keepNext/>
        <w:rPr>
          <w:i/>
          <w:iCs/>
        </w:rPr>
      </w:pPr>
      <w:r w:rsidRPr="00976F34">
        <w:rPr>
          <w:i/>
          <w:iCs/>
        </w:rPr>
        <w:t>Haiyang (Huawei) responds to Peter Hedman (Ericsson)</w:t>
      </w:r>
    </w:p>
    <w:p w14:paraId="6896DB00" w14:textId="77777777" w:rsidR="00A73F18" w:rsidRPr="00976F34" w:rsidRDefault="00A73F18" w:rsidP="00A73F18">
      <w:pPr>
        <w:pStyle w:val="FP"/>
        <w:keepNext/>
        <w:rPr>
          <w:i/>
          <w:iCs/>
        </w:rPr>
      </w:pPr>
      <w:r w:rsidRPr="00976F34">
        <w:rPr>
          <w:i/>
          <w:iCs/>
        </w:rPr>
        <w:t>Haiyang (Huawei) clarifies to Peter Hedman (Ericsson)</w:t>
      </w:r>
    </w:p>
    <w:p w14:paraId="7E5C6E9B" w14:textId="77777777" w:rsidR="00A73F18" w:rsidRPr="00976F34" w:rsidRDefault="00A73F18" w:rsidP="00A73F18">
      <w:pPr>
        <w:pStyle w:val="FP"/>
        <w:keepNext/>
        <w:rPr>
          <w:i/>
          <w:iCs/>
        </w:rPr>
      </w:pPr>
      <w:r w:rsidRPr="00976F34">
        <w:rPr>
          <w:i/>
          <w:iCs/>
        </w:rPr>
        <w:t>Haiyang (Huawei) provides r08 for compromise</w:t>
      </w:r>
    </w:p>
    <w:p w14:paraId="3B0C27D2" w14:textId="77777777" w:rsidR="00A73F18" w:rsidRPr="00976F34" w:rsidRDefault="00A73F18" w:rsidP="00A73F18">
      <w:pPr>
        <w:pStyle w:val="FP"/>
        <w:keepNext/>
        <w:rPr>
          <w:i/>
          <w:iCs/>
        </w:rPr>
      </w:pPr>
      <w:r w:rsidRPr="00976F34">
        <w:rPr>
          <w:i/>
          <w:iCs/>
        </w:rPr>
        <w:t>Alessio(Nokia) provides what Nokia could agree with in r09. we are not ok with r08.</w:t>
      </w:r>
    </w:p>
    <w:p w14:paraId="5C607256" w14:textId="77777777" w:rsidR="00A73F18" w:rsidRPr="00976F34" w:rsidRDefault="00A73F18" w:rsidP="00A73F18">
      <w:pPr>
        <w:pStyle w:val="FP"/>
        <w:keepNext/>
        <w:rPr>
          <w:i/>
          <w:iCs/>
        </w:rPr>
      </w:pPr>
      <w:r w:rsidRPr="00976F34">
        <w:rPr>
          <w:i/>
          <w:iCs/>
        </w:rPr>
        <w:t>Peter Hedman (Ericsson) provides r10</w:t>
      </w:r>
    </w:p>
    <w:p w14:paraId="7B0F3F48" w14:textId="77777777" w:rsidR="00A73F18" w:rsidRPr="00976F34" w:rsidRDefault="00A73F18" w:rsidP="00A73F18">
      <w:pPr>
        <w:pStyle w:val="FP"/>
        <w:keepNext/>
        <w:rPr>
          <w:i/>
          <w:iCs/>
        </w:rPr>
      </w:pPr>
      <w:proofErr w:type="spellStart"/>
      <w:r w:rsidRPr="00976F34">
        <w:rPr>
          <w:i/>
          <w:iCs/>
        </w:rPr>
        <w:t>alessio</w:t>
      </w:r>
      <w:proofErr w:type="spellEnd"/>
      <w:r w:rsidRPr="00976F34">
        <w:rPr>
          <w:i/>
          <w:iCs/>
        </w:rPr>
        <w:t>(Nokia) cannot live with r10 as some soft descriptions are quite hard. provides r11</w:t>
      </w:r>
    </w:p>
    <w:p w14:paraId="12FB9888" w14:textId="77777777" w:rsidR="00A73F18" w:rsidRPr="00976F34" w:rsidRDefault="00A73F18" w:rsidP="00A73F18">
      <w:pPr>
        <w:pStyle w:val="FP"/>
        <w:keepNext/>
        <w:rPr>
          <w:i/>
          <w:iCs/>
        </w:rPr>
      </w:pPr>
      <w:r w:rsidRPr="00976F34">
        <w:rPr>
          <w:i/>
          <w:iCs/>
        </w:rPr>
        <w:t>==== 8.X, 9.X, 10.X Revisions Deadline ====</w:t>
      </w:r>
    </w:p>
    <w:p w14:paraId="5917581F" w14:textId="77777777" w:rsidR="00A73F18" w:rsidRPr="00976F34" w:rsidRDefault="00A73F18" w:rsidP="00A73F18">
      <w:pPr>
        <w:pStyle w:val="FP"/>
        <w:keepNext/>
        <w:rPr>
          <w:i/>
          <w:iCs/>
        </w:rPr>
      </w:pPr>
      <w:r w:rsidRPr="00976F34">
        <w:rPr>
          <w:i/>
          <w:iCs/>
        </w:rPr>
        <w:t>Peter Hedman (Ericsson) objects to r11, is ok with r10</w:t>
      </w:r>
    </w:p>
    <w:p w14:paraId="6F9C785F" w14:textId="77777777" w:rsidR="00A73F18" w:rsidRPr="00976F34" w:rsidRDefault="00A73F18" w:rsidP="00A73F18">
      <w:pPr>
        <w:pStyle w:val="FP"/>
        <w:keepNext/>
        <w:rPr>
          <w:i/>
          <w:iCs/>
        </w:rPr>
      </w:pPr>
      <w:r w:rsidRPr="00976F34">
        <w:rPr>
          <w:i/>
          <w:iCs/>
        </w:rPr>
        <w:t>Alessio(Nokia) objects to r10 as it is technically incorrect for the PDU session part.</w:t>
      </w:r>
    </w:p>
    <w:p w14:paraId="60C2CFEB" w14:textId="77777777" w:rsidR="00A73F18" w:rsidRPr="00976F34" w:rsidRDefault="00A73F18" w:rsidP="00A73F18">
      <w:pPr>
        <w:pStyle w:val="FP"/>
        <w:keepNext/>
        <w:rPr>
          <w:i/>
          <w:iCs/>
        </w:rPr>
      </w:pPr>
      <w:r w:rsidRPr="00976F34">
        <w:rPr>
          <w:i/>
          <w:iCs/>
        </w:rPr>
        <w:t>==== 8.X, 9.X, 10.X Final Deadline ====</w:t>
      </w:r>
    </w:p>
    <w:p w14:paraId="2CAF4A81" w14:textId="77777777" w:rsidR="00A73F18" w:rsidRPr="00DA12F6" w:rsidRDefault="00A73F18" w:rsidP="00A73F18">
      <w:pPr>
        <w:keepNext/>
        <w:rPr>
          <w:rFonts w:cs="Arial"/>
          <w:b/>
        </w:rPr>
      </w:pPr>
      <w:r w:rsidRPr="00DA12F6">
        <w:rPr>
          <w:rFonts w:cs="Arial"/>
          <w:b/>
        </w:rPr>
        <w:t>Discussion and conclusion:</w:t>
      </w:r>
    </w:p>
    <w:p w14:paraId="6ACB7723" w14:textId="77777777" w:rsidR="00A73F18" w:rsidRDefault="00A73F18" w:rsidP="00A73F18">
      <w:r>
        <w:t xml:space="preserve">This CR was </w:t>
      </w:r>
      <w:r w:rsidRPr="00A73F18">
        <w:rPr>
          <w:color w:val="FF0000"/>
        </w:rPr>
        <w:t>postponed</w:t>
      </w:r>
      <w:r>
        <w:t>.</w:t>
      </w:r>
    </w:p>
    <w:p w14:paraId="5BCA126D" w14:textId="77777777" w:rsidR="00A73F18" w:rsidRDefault="00A73F18" w:rsidP="00A73F18"/>
    <w:p w14:paraId="2E68595B" w14:textId="77777777" w:rsidR="00443E20" w:rsidRDefault="00443E20" w:rsidP="00443E20">
      <w:pPr>
        <w:pBdr>
          <w:top w:val="single" w:sz="4" w:space="1" w:color="auto"/>
        </w:pBdr>
      </w:pPr>
      <w:r>
        <w:rPr>
          <w:color w:val="0000FF"/>
        </w:rPr>
        <w:t>TD S2</w:t>
      </w:r>
      <w:r>
        <w:rPr>
          <w:color w:val="0000FF"/>
        </w:rPr>
        <w:noBreakHyphen/>
        <w:t>2200211</w:t>
      </w:r>
      <w:r>
        <w:t xml:space="preserve"> (CR) 23.502 CR3327: Correction related to EDI (Source: Ericsson)</w:t>
      </w:r>
    </w:p>
    <w:p w14:paraId="7438B86B" w14:textId="77777777" w:rsidR="00443E20" w:rsidRPr="00771372" w:rsidRDefault="00443E20" w:rsidP="00443E20">
      <w:pPr>
        <w:pStyle w:val="FP"/>
        <w:keepNext/>
        <w:rPr>
          <w:b/>
          <w:bCs/>
          <w:i/>
          <w:iCs/>
          <w:lang w:val="fr-FR"/>
        </w:rPr>
      </w:pPr>
      <w:r w:rsidRPr="00771372">
        <w:rPr>
          <w:b/>
          <w:bCs/>
          <w:i/>
          <w:iCs/>
          <w:lang w:val="fr-FR"/>
        </w:rPr>
        <w:t>e-mail comments:</w:t>
      </w:r>
    </w:p>
    <w:p w14:paraId="3F07E233" w14:textId="77777777" w:rsidR="00443E20" w:rsidRPr="00771372" w:rsidRDefault="00443E20" w:rsidP="00443E20">
      <w:pPr>
        <w:pStyle w:val="FP"/>
        <w:keepNext/>
        <w:rPr>
          <w:i/>
          <w:iCs/>
          <w:lang w:val="fr-FR"/>
        </w:rPr>
      </w:pPr>
      <w:proofErr w:type="spellStart"/>
      <w:r w:rsidRPr="00771372">
        <w:rPr>
          <w:i/>
          <w:iCs/>
          <w:lang w:val="fr-FR"/>
        </w:rPr>
        <w:t>Xinpeng</w:t>
      </w:r>
      <w:proofErr w:type="spellEnd"/>
      <w:r w:rsidRPr="00771372">
        <w:rPr>
          <w:i/>
          <w:iCs/>
          <w:lang w:val="fr-FR"/>
        </w:rPr>
        <w:t xml:space="preserve">(Huawei) </w:t>
      </w:r>
      <w:proofErr w:type="spellStart"/>
      <w:r w:rsidRPr="00771372">
        <w:rPr>
          <w:i/>
          <w:iCs/>
          <w:lang w:val="fr-FR"/>
        </w:rPr>
        <w:t>provides</w:t>
      </w:r>
      <w:proofErr w:type="spellEnd"/>
      <w:r w:rsidRPr="00771372">
        <w:rPr>
          <w:i/>
          <w:iCs/>
          <w:lang w:val="fr-FR"/>
        </w:rPr>
        <w:t xml:space="preserve"> r01.</w:t>
      </w:r>
    </w:p>
    <w:p w14:paraId="2C7D85C9" w14:textId="77777777" w:rsidR="00443E20" w:rsidRPr="00771372" w:rsidRDefault="00443E20" w:rsidP="00443E20">
      <w:pPr>
        <w:pStyle w:val="FP"/>
        <w:keepNext/>
        <w:rPr>
          <w:i/>
          <w:iCs/>
          <w:lang w:val="fr-FR"/>
        </w:rPr>
      </w:pPr>
      <w:r w:rsidRPr="00771372">
        <w:rPr>
          <w:i/>
          <w:iCs/>
          <w:lang w:val="fr-FR"/>
        </w:rPr>
        <w:t xml:space="preserve">Laurent (Nokia): </w:t>
      </w:r>
      <w:proofErr w:type="spellStart"/>
      <w:r w:rsidRPr="00771372">
        <w:rPr>
          <w:i/>
          <w:iCs/>
          <w:lang w:val="fr-FR"/>
        </w:rPr>
        <w:t>provides</w:t>
      </w:r>
      <w:proofErr w:type="spellEnd"/>
      <w:r w:rsidRPr="00771372">
        <w:rPr>
          <w:i/>
          <w:iCs/>
          <w:lang w:val="fr-FR"/>
        </w:rPr>
        <w:t xml:space="preserve"> r02</w:t>
      </w:r>
    </w:p>
    <w:p w14:paraId="66823FE4" w14:textId="77777777" w:rsidR="00443E20" w:rsidRPr="00620BAB" w:rsidRDefault="00443E20" w:rsidP="00443E20">
      <w:pPr>
        <w:pStyle w:val="FP"/>
        <w:keepNext/>
        <w:rPr>
          <w:i/>
          <w:iCs/>
        </w:rPr>
      </w:pPr>
      <w:r w:rsidRPr="00620BAB">
        <w:rPr>
          <w:i/>
          <w:iCs/>
        </w:rPr>
        <w:t>Dario (Qualcomm) asks why new parameters are needed since it seems the issue can be solved with configuration.</w:t>
      </w:r>
    </w:p>
    <w:p w14:paraId="2DD9FFCC"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provides r03.</w:t>
      </w:r>
    </w:p>
    <w:p w14:paraId="1F36F327" w14:textId="77777777" w:rsidR="00443E20" w:rsidRPr="00620BAB" w:rsidRDefault="00443E20" w:rsidP="00443E20">
      <w:pPr>
        <w:pStyle w:val="FP"/>
        <w:keepNext/>
        <w:rPr>
          <w:i/>
          <w:iCs/>
        </w:rPr>
      </w:pPr>
      <w:r w:rsidRPr="00620BAB">
        <w:rPr>
          <w:i/>
          <w:iCs/>
        </w:rPr>
        <w:t xml:space="preserve">Tingfang (Lenovo) </w:t>
      </w:r>
      <w:proofErr w:type="spellStart"/>
      <w:r w:rsidRPr="00620BAB">
        <w:rPr>
          <w:i/>
          <w:iCs/>
        </w:rPr>
        <w:t>commnets</w:t>
      </w:r>
      <w:proofErr w:type="spellEnd"/>
      <w:r w:rsidRPr="00620BAB">
        <w:rPr>
          <w:i/>
          <w:iCs/>
        </w:rPr>
        <w:t>.</w:t>
      </w:r>
    </w:p>
    <w:p w14:paraId="1A1AE1EF" w14:textId="77777777" w:rsidR="00443E20" w:rsidRPr="00620BAB" w:rsidRDefault="00443E20" w:rsidP="00443E20">
      <w:pPr>
        <w:pStyle w:val="FP"/>
        <w:keepNext/>
        <w:rPr>
          <w:i/>
          <w:iCs/>
        </w:rPr>
      </w:pPr>
      <w:r w:rsidRPr="00620BAB">
        <w:rPr>
          <w:i/>
          <w:iCs/>
        </w:rPr>
        <w:t>Laurent (Nokia): Comments</w:t>
      </w:r>
    </w:p>
    <w:p w14:paraId="145A3B3C"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replies.</w:t>
      </w:r>
    </w:p>
    <w:p w14:paraId="649F231E" w14:textId="77777777" w:rsidR="00443E20" w:rsidRPr="00620BAB" w:rsidRDefault="00443E20" w:rsidP="00443E20">
      <w:pPr>
        <w:pStyle w:val="FP"/>
        <w:keepNext/>
        <w:rPr>
          <w:i/>
          <w:iCs/>
        </w:rPr>
      </w:pPr>
      <w:r w:rsidRPr="00620BAB">
        <w:rPr>
          <w:i/>
          <w:iCs/>
        </w:rPr>
        <w:t>Magnus H (Ericsson) replies.</w:t>
      </w:r>
    </w:p>
    <w:p w14:paraId="48132A30" w14:textId="77777777" w:rsidR="00443E20" w:rsidRPr="00620BAB" w:rsidRDefault="00443E20" w:rsidP="00443E20">
      <w:pPr>
        <w:pStyle w:val="FP"/>
        <w:keepNext/>
        <w:rPr>
          <w:i/>
          <w:iCs/>
        </w:rPr>
      </w:pPr>
      <w:r w:rsidRPr="00620BAB">
        <w:rPr>
          <w:i/>
          <w:iCs/>
        </w:rPr>
        <w:t>Magnus H (Ericsson) ask question regarding Event ID.</w:t>
      </w:r>
    </w:p>
    <w:p w14:paraId="224649AF" w14:textId="77777777" w:rsidR="00443E20" w:rsidRPr="00620BAB" w:rsidRDefault="00443E20" w:rsidP="00443E20">
      <w:pPr>
        <w:pStyle w:val="FP"/>
        <w:keepNext/>
        <w:rPr>
          <w:i/>
          <w:iCs/>
        </w:rPr>
      </w:pPr>
      <w:r w:rsidRPr="00620BAB">
        <w:rPr>
          <w:i/>
          <w:iCs/>
        </w:rPr>
        <w:t>Magnus H (Ericsson) provides r04</w:t>
      </w:r>
    </w:p>
    <w:p w14:paraId="7D8574AB"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comments.</w:t>
      </w:r>
    </w:p>
    <w:p w14:paraId="03D9C9DF" w14:textId="77777777" w:rsidR="00443E20" w:rsidRPr="00620BAB" w:rsidRDefault="00443E20" w:rsidP="00443E20">
      <w:pPr>
        <w:pStyle w:val="FP"/>
        <w:keepNext/>
        <w:rPr>
          <w:i/>
          <w:iCs/>
        </w:rPr>
      </w:pPr>
      <w:r w:rsidRPr="00620BAB">
        <w:rPr>
          <w:i/>
          <w:iCs/>
        </w:rPr>
        <w:t>Magnus H (Ericsson) comments</w:t>
      </w:r>
    </w:p>
    <w:p w14:paraId="55222C54"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replies to Magnus H (Ericsson).</w:t>
      </w:r>
    </w:p>
    <w:p w14:paraId="1B0B74D3" w14:textId="77777777" w:rsidR="00443E20" w:rsidRPr="00620BAB" w:rsidRDefault="00443E20" w:rsidP="00443E20">
      <w:pPr>
        <w:pStyle w:val="FP"/>
        <w:keepNext/>
        <w:rPr>
          <w:i/>
          <w:iCs/>
        </w:rPr>
      </w:pPr>
      <w:r w:rsidRPr="00620BAB">
        <w:rPr>
          <w:i/>
          <w:iCs/>
        </w:rPr>
        <w:t>Magnus (Ericsson) provides r05</w:t>
      </w:r>
    </w:p>
    <w:p w14:paraId="218D821E" w14:textId="77777777" w:rsidR="00443E20" w:rsidRPr="00620BAB" w:rsidRDefault="00443E20" w:rsidP="00443E20">
      <w:pPr>
        <w:pStyle w:val="FP"/>
        <w:keepNext/>
        <w:rPr>
          <w:i/>
          <w:iCs/>
        </w:rPr>
      </w:pPr>
      <w:r w:rsidRPr="00620BAB">
        <w:rPr>
          <w:i/>
          <w:iCs/>
        </w:rPr>
        <w:t>Tingfang (Lenovo) comments .</w:t>
      </w:r>
    </w:p>
    <w:p w14:paraId="4CC58CF8" w14:textId="77777777" w:rsidR="00443E20" w:rsidRPr="00620BAB" w:rsidRDefault="00443E20" w:rsidP="00443E20">
      <w:pPr>
        <w:pStyle w:val="FP"/>
        <w:keepNext/>
        <w:rPr>
          <w:i/>
          <w:iCs/>
        </w:rPr>
      </w:pPr>
      <w:r w:rsidRPr="00620BAB">
        <w:rPr>
          <w:i/>
          <w:iCs/>
        </w:rPr>
        <w:t>Tingfang (Lenovo) provides r06 .</w:t>
      </w:r>
    </w:p>
    <w:p w14:paraId="51BDD84A" w14:textId="77777777" w:rsidR="00443E20" w:rsidRPr="00620BAB" w:rsidRDefault="00443E20" w:rsidP="00443E20">
      <w:pPr>
        <w:pStyle w:val="FP"/>
        <w:keepNext/>
        <w:rPr>
          <w:i/>
          <w:iCs/>
        </w:rPr>
      </w:pPr>
      <w:r w:rsidRPr="00620BAB">
        <w:rPr>
          <w:i/>
          <w:iCs/>
        </w:rPr>
        <w:t>Magnus H (Ericsson) comments no need for transaction id</w:t>
      </w:r>
    </w:p>
    <w:p w14:paraId="7B1F72AF" w14:textId="77777777" w:rsidR="00443E20" w:rsidRPr="00620BAB" w:rsidRDefault="00443E20" w:rsidP="00443E20">
      <w:pPr>
        <w:pStyle w:val="FP"/>
        <w:keepNext/>
        <w:rPr>
          <w:i/>
          <w:iCs/>
        </w:rPr>
      </w:pPr>
      <w:r w:rsidRPr="00620BAB">
        <w:rPr>
          <w:i/>
          <w:iCs/>
        </w:rPr>
        <w:t>Tingfang (Lenovo) replies.</w:t>
      </w:r>
    </w:p>
    <w:p w14:paraId="007FA1AF" w14:textId="77777777" w:rsidR="00443E20" w:rsidRPr="00620BAB" w:rsidRDefault="00443E20" w:rsidP="00443E20">
      <w:pPr>
        <w:pStyle w:val="FP"/>
        <w:keepNext/>
        <w:rPr>
          <w:i/>
          <w:iCs/>
        </w:rPr>
      </w:pPr>
      <w:r w:rsidRPr="00620BAB">
        <w:rPr>
          <w:i/>
          <w:iCs/>
        </w:rPr>
        <w:t>Laurent (Nokia): answers asking other folks to give their opinion</w:t>
      </w:r>
    </w:p>
    <w:p w14:paraId="3B6A5EA9"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replies to Laurent (Nokia).</w:t>
      </w:r>
    </w:p>
    <w:p w14:paraId="7ABE5A0D" w14:textId="77777777" w:rsidR="00443E20" w:rsidRPr="00620BAB" w:rsidRDefault="00443E20" w:rsidP="00443E20">
      <w:pPr>
        <w:pStyle w:val="FP"/>
        <w:keepNext/>
        <w:rPr>
          <w:i/>
          <w:iCs/>
        </w:rPr>
      </w:pPr>
      <w:r w:rsidRPr="00620BAB">
        <w:rPr>
          <w:i/>
          <w:iCs/>
        </w:rPr>
        <w:t>Tingfang (Lenovo) comments.</w:t>
      </w:r>
    </w:p>
    <w:p w14:paraId="73919629" w14:textId="77777777" w:rsidR="00443E20" w:rsidRPr="00620BAB" w:rsidRDefault="00443E20" w:rsidP="00443E20">
      <w:pPr>
        <w:pStyle w:val="FP"/>
        <w:keepNext/>
        <w:rPr>
          <w:i/>
          <w:iCs/>
        </w:rPr>
      </w:pPr>
      <w:r w:rsidRPr="00620BAB">
        <w:rPr>
          <w:i/>
          <w:iCs/>
        </w:rPr>
        <w:t>Magnus H (Ericsson) comment to Laurent.</w:t>
      </w:r>
    </w:p>
    <w:p w14:paraId="333AA366" w14:textId="77777777" w:rsidR="00443E20" w:rsidRPr="00620BAB" w:rsidRDefault="00443E20" w:rsidP="00443E20">
      <w:pPr>
        <w:pStyle w:val="FP"/>
        <w:keepNext/>
        <w:rPr>
          <w:i/>
          <w:iCs/>
        </w:rPr>
      </w:pPr>
      <w:r w:rsidRPr="00620BAB">
        <w:rPr>
          <w:i/>
          <w:iCs/>
        </w:rPr>
        <w:t>Tingfang (Lenovo) provides r07 based on r05.</w:t>
      </w:r>
    </w:p>
    <w:p w14:paraId="6B9B474F" w14:textId="77777777" w:rsidR="00443E20" w:rsidRPr="00620BAB" w:rsidRDefault="00443E20" w:rsidP="00443E20">
      <w:pPr>
        <w:pStyle w:val="FP"/>
        <w:keepNext/>
        <w:rPr>
          <w:i/>
          <w:iCs/>
        </w:rPr>
      </w:pPr>
      <w:r w:rsidRPr="00620BAB">
        <w:rPr>
          <w:i/>
          <w:iCs/>
        </w:rPr>
        <w:t>==== 8.X, 9.X, 10.X Revisions Deadline ====</w:t>
      </w:r>
    </w:p>
    <w:p w14:paraId="3F0B97F0" w14:textId="77777777" w:rsidR="00443E20" w:rsidRPr="00620BAB" w:rsidRDefault="00443E20" w:rsidP="00443E20">
      <w:pPr>
        <w:pStyle w:val="FP"/>
        <w:keepNext/>
        <w:rPr>
          <w:i/>
          <w:iCs/>
        </w:rPr>
      </w:pPr>
      <w:r w:rsidRPr="00620BAB">
        <w:rPr>
          <w:i/>
          <w:iCs/>
        </w:rPr>
        <w:t>Magnus H (Ericsson) can only accept r05, and objects to all other revisions.</w:t>
      </w:r>
    </w:p>
    <w:p w14:paraId="3AD09DF1" w14:textId="77777777" w:rsidR="00443E20" w:rsidRPr="00620BAB" w:rsidRDefault="00443E20" w:rsidP="00443E20">
      <w:pPr>
        <w:pStyle w:val="FP"/>
        <w:keepNext/>
        <w:rPr>
          <w:i/>
          <w:iCs/>
        </w:rPr>
      </w:pPr>
      <w:r w:rsidRPr="00620BAB">
        <w:rPr>
          <w:i/>
          <w:iCs/>
        </w:rPr>
        <w:t>Magnus H (Ericsson) withdraws previous objection and objects to all version except r05 and r07</w:t>
      </w:r>
    </w:p>
    <w:p w14:paraId="7047F287" w14:textId="77777777" w:rsidR="00443E20" w:rsidRPr="00620BAB" w:rsidRDefault="00443E20" w:rsidP="00443E20">
      <w:pPr>
        <w:pStyle w:val="FP"/>
        <w:keepNext/>
        <w:rPr>
          <w:i/>
          <w:iCs/>
        </w:rPr>
      </w:pPr>
      <w:r w:rsidRPr="00620BAB">
        <w:rPr>
          <w:i/>
          <w:iCs/>
        </w:rPr>
        <w:t>Tingfang (Lenovo) is OK with r06, r07, prefers r06, objects others.</w:t>
      </w:r>
    </w:p>
    <w:p w14:paraId="133005EE" w14:textId="77777777" w:rsidR="00443E20" w:rsidRPr="00620BAB" w:rsidRDefault="00443E20" w:rsidP="00443E20">
      <w:pPr>
        <w:pStyle w:val="FP"/>
        <w:keepNext/>
        <w:rPr>
          <w:i/>
          <w:iCs/>
        </w:rPr>
      </w:pPr>
      <w:proofErr w:type="spellStart"/>
      <w:r w:rsidRPr="00620BAB">
        <w:rPr>
          <w:i/>
          <w:iCs/>
        </w:rPr>
        <w:t>Xinpeng</w:t>
      </w:r>
      <w:proofErr w:type="spellEnd"/>
      <w:r w:rsidRPr="00620BAB">
        <w:rPr>
          <w:i/>
          <w:iCs/>
        </w:rPr>
        <w:t>(Huawei) suggests take r07.</w:t>
      </w:r>
    </w:p>
    <w:p w14:paraId="346029B1" w14:textId="77777777" w:rsidR="00443E20" w:rsidRPr="00620BAB" w:rsidRDefault="00443E20" w:rsidP="00443E20">
      <w:pPr>
        <w:pStyle w:val="FP"/>
        <w:keepNext/>
        <w:rPr>
          <w:i/>
          <w:iCs/>
        </w:rPr>
      </w:pPr>
      <w:r w:rsidRPr="00620BAB">
        <w:rPr>
          <w:i/>
          <w:iCs/>
        </w:rPr>
        <w:t>Laurent (Nokia): Can only live with R02 and R06. Otherwise suggests to POSTPONE as we have not settled the *Possibility* of wildcarding of DNN/S-NNSAI which I claim we need to support.</w:t>
      </w:r>
    </w:p>
    <w:p w14:paraId="682C47E9" w14:textId="77777777" w:rsidR="00443E20" w:rsidRPr="00620BAB" w:rsidRDefault="00443E20" w:rsidP="00443E20">
      <w:pPr>
        <w:pStyle w:val="FP"/>
        <w:keepNext/>
        <w:rPr>
          <w:i/>
          <w:iCs/>
        </w:rPr>
      </w:pPr>
      <w:r w:rsidRPr="00620BAB">
        <w:rPr>
          <w:i/>
          <w:iCs/>
        </w:rPr>
        <w:t>==== 8.X, 9.X, 10.X Final Deadline ====</w:t>
      </w:r>
    </w:p>
    <w:p w14:paraId="05CFA2F8" w14:textId="77777777" w:rsidR="00443E20" w:rsidRPr="00DA12F6" w:rsidRDefault="00443E20" w:rsidP="00443E20">
      <w:pPr>
        <w:keepNext/>
        <w:rPr>
          <w:rFonts w:cs="Arial"/>
          <w:b/>
        </w:rPr>
      </w:pPr>
      <w:r w:rsidRPr="00DA12F6">
        <w:rPr>
          <w:rFonts w:cs="Arial"/>
          <w:b/>
        </w:rPr>
        <w:t>Discussion and conclusion:</w:t>
      </w:r>
    </w:p>
    <w:p w14:paraId="09ABB819" w14:textId="5AA721C8" w:rsidR="00443E20" w:rsidRPr="00443E20" w:rsidRDefault="00443E20" w:rsidP="00443E20">
      <w:r>
        <w:t xml:space="preserve">Nokia reported that an agreement had been made with Ericsson for r00 to Exclude Changes to: 5.2.6.26.1, 5.2.6.26.2, 5.2.6.26.3, 5.2.6.26.4, 5.2.6.26.6, 5.2.6.26.8. </w:t>
      </w:r>
      <w:r>
        <w:rPr>
          <w:color w:val="0000FF"/>
        </w:rPr>
        <w:t>S2</w:t>
      </w:r>
      <w:r>
        <w:rPr>
          <w:color w:val="0000FF"/>
        </w:rPr>
        <w:noBreakHyphen/>
        <w:t>2200211r00</w:t>
      </w:r>
      <w:r w:rsidRPr="00443E20">
        <w:t xml:space="preserve"> </w:t>
      </w:r>
      <w:r>
        <w:t xml:space="preserve">with these changes was agreed and revised to </w:t>
      </w:r>
      <w:r w:rsidRPr="00443E20">
        <w:rPr>
          <w:color w:val="0000FF"/>
        </w:rPr>
        <w:t>S2-2201847</w:t>
      </w:r>
      <w:r>
        <w:t xml:space="preserve">, which was </w:t>
      </w:r>
      <w:r w:rsidRPr="00C3284B">
        <w:rPr>
          <w:color w:val="FF0000"/>
          <w:lang w:eastAsia="en-US"/>
        </w:rPr>
        <w:t>approved</w:t>
      </w:r>
      <w:r>
        <w:t>.</w:t>
      </w:r>
    </w:p>
    <w:p w14:paraId="2912F018" w14:textId="1BC24CCF" w:rsidR="00ED38E7" w:rsidRDefault="00ED38E7" w:rsidP="00ED38E7"/>
    <w:p w14:paraId="342B9BB7" w14:textId="77777777" w:rsidR="007F6865" w:rsidRDefault="007F6865" w:rsidP="007F6865"/>
    <w:p w14:paraId="08017EFF" w14:textId="77777777" w:rsidR="007F6865" w:rsidRDefault="007F6865" w:rsidP="007F6865"/>
    <w:p w14:paraId="3C71A300" w14:textId="77777777" w:rsidR="007F6865" w:rsidRDefault="007F6865" w:rsidP="007F6865">
      <w:pPr>
        <w:pStyle w:val="Heading1"/>
      </w:pPr>
      <w:r>
        <w:t>2.</w:t>
      </w:r>
      <w:r>
        <w:tab/>
        <w:t>Any other open issue not covered in combined notes.</w:t>
      </w:r>
    </w:p>
    <w:p w14:paraId="1DDF71D2" w14:textId="5D7C48CB" w:rsidR="00443E20" w:rsidRDefault="00443E20" w:rsidP="00443E20">
      <w:pPr>
        <w:pBdr>
          <w:top w:val="single" w:sz="4" w:space="1" w:color="auto"/>
        </w:pBdr>
      </w:pPr>
      <w:r>
        <w:rPr>
          <w:color w:val="0000FF"/>
        </w:rPr>
        <w:t>TD S2</w:t>
      </w:r>
      <w:r>
        <w:rPr>
          <w:color w:val="0000FF"/>
        </w:rPr>
        <w:noBreakHyphen/>
        <w:t>2200971</w:t>
      </w:r>
      <w:r>
        <w:t xml:space="preserve"> (CR) Clarify the Redundant Transmission Experience related analytics (Source: China Mobile, Huawei)</w:t>
      </w:r>
    </w:p>
    <w:p w14:paraId="49354361" w14:textId="77777777" w:rsidR="00443E20" w:rsidRPr="00771372" w:rsidRDefault="00443E20" w:rsidP="00443E20">
      <w:pPr>
        <w:pStyle w:val="FP"/>
        <w:keepNext/>
        <w:rPr>
          <w:b/>
          <w:bCs/>
          <w:i/>
          <w:iCs/>
          <w:lang w:val="fr-FR"/>
        </w:rPr>
      </w:pPr>
      <w:r w:rsidRPr="00771372">
        <w:rPr>
          <w:b/>
          <w:bCs/>
          <w:i/>
          <w:iCs/>
          <w:lang w:val="fr-FR"/>
        </w:rPr>
        <w:t>e-mail comments:</w:t>
      </w:r>
    </w:p>
    <w:p w14:paraId="4376D4D3" w14:textId="77777777" w:rsidR="00443E20" w:rsidRDefault="00443E20" w:rsidP="00443E20">
      <w:pPr>
        <w:pStyle w:val="FP"/>
        <w:keepNext/>
        <w:rPr>
          <w:i/>
          <w:iCs/>
          <w:lang w:val="fr-FR"/>
        </w:rPr>
      </w:pPr>
      <w:r>
        <w:rPr>
          <w:i/>
          <w:iCs/>
          <w:lang w:val="fr-FR"/>
        </w:rPr>
        <w:t xml:space="preserve">Zhang (Ericsson) </w:t>
      </w:r>
      <w:proofErr w:type="spellStart"/>
      <w:r>
        <w:rPr>
          <w:i/>
          <w:iCs/>
          <w:lang w:val="fr-FR"/>
        </w:rPr>
        <w:t>provides</w:t>
      </w:r>
      <w:proofErr w:type="spellEnd"/>
      <w:r>
        <w:rPr>
          <w:i/>
          <w:iCs/>
          <w:lang w:val="fr-FR"/>
        </w:rPr>
        <w:t xml:space="preserve"> comments</w:t>
      </w:r>
    </w:p>
    <w:p w14:paraId="70B738A9" w14:textId="77777777" w:rsidR="00443E20" w:rsidRPr="00443E20" w:rsidRDefault="00443E20" w:rsidP="00443E20">
      <w:pPr>
        <w:pStyle w:val="FP"/>
        <w:keepNext/>
        <w:rPr>
          <w:i/>
          <w:iCs/>
        </w:rPr>
      </w:pPr>
      <w:r w:rsidRPr="00443E20">
        <w:rPr>
          <w:i/>
          <w:iCs/>
        </w:rPr>
        <w:t>Susan (Huawei) replies to Zhang (Ericsson) and provides r01.</w:t>
      </w:r>
    </w:p>
    <w:p w14:paraId="343602AC" w14:textId="77777777" w:rsidR="00443E20" w:rsidRPr="00443E20" w:rsidRDefault="00443E20" w:rsidP="00443E20">
      <w:pPr>
        <w:pStyle w:val="FP"/>
        <w:keepNext/>
        <w:rPr>
          <w:i/>
          <w:iCs/>
        </w:rPr>
      </w:pPr>
      <w:r w:rsidRPr="00443E20">
        <w:rPr>
          <w:i/>
          <w:iCs/>
        </w:rPr>
        <w:t>Yannick (Nokia): Nokia provides r02.</w:t>
      </w:r>
    </w:p>
    <w:p w14:paraId="0F2A9AAF" w14:textId="77777777" w:rsidR="00443E20" w:rsidRPr="00443E20" w:rsidRDefault="00443E20" w:rsidP="00443E20">
      <w:pPr>
        <w:pStyle w:val="FP"/>
        <w:keepNext/>
        <w:rPr>
          <w:i/>
          <w:iCs/>
        </w:rPr>
      </w:pPr>
      <w:r w:rsidRPr="00443E20">
        <w:rPr>
          <w:i/>
          <w:iCs/>
        </w:rPr>
        <w:t>Susan (Huawei) replies to Yannick (Nokia) and is ok with r02.</w:t>
      </w:r>
    </w:p>
    <w:p w14:paraId="7FB13C79" w14:textId="77777777" w:rsidR="00443E20" w:rsidRPr="00443E20" w:rsidRDefault="00443E20" w:rsidP="00443E20">
      <w:pPr>
        <w:pStyle w:val="FP"/>
        <w:keepNext/>
        <w:rPr>
          <w:i/>
          <w:iCs/>
        </w:rPr>
      </w:pPr>
      <w:r w:rsidRPr="00443E20">
        <w:rPr>
          <w:i/>
          <w:iCs/>
        </w:rPr>
        <w:t>Hyunsook (LGE) has a concern on r02 and provides r03.</w:t>
      </w:r>
    </w:p>
    <w:p w14:paraId="0A04CBEE" w14:textId="77777777" w:rsidR="00443E20" w:rsidRPr="00443E20" w:rsidRDefault="00443E20" w:rsidP="00443E20">
      <w:pPr>
        <w:pStyle w:val="FP"/>
        <w:keepNext/>
        <w:rPr>
          <w:i/>
          <w:iCs/>
        </w:rPr>
      </w:pPr>
      <w:r w:rsidRPr="00443E20">
        <w:rPr>
          <w:i/>
          <w:iCs/>
        </w:rPr>
        <w:t>Yannick (Nokia): Nokia objects to r03.</w:t>
      </w:r>
    </w:p>
    <w:p w14:paraId="06BCEEA8" w14:textId="77777777" w:rsidR="00443E20" w:rsidRPr="00443E20" w:rsidRDefault="00443E20" w:rsidP="00443E20">
      <w:pPr>
        <w:pStyle w:val="FP"/>
        <w:keepNext/>
        <w:rPr>
          <w:i/>
          <w:iCs/>
        </w:rPr>
      </w:pPr>
      <w:r w:rsidRPr="00443E20">
        <w:rPr>
          <w:i/>
          <w:iCs/>
        </w:rPr>
        <w:t>Zhuoyi (China Telecom): ask for clarification.</w:t>
      </w:r>
    </w:p>
    <w:p w14:paraId="6E3E15C2" w14:textId="77777777" w:rsidR="00443E20" w:rsidRPr="00443E20" w:rsidRDefault="00443E20" w:rsidP="00443E20">
      <w:pPr>
        <w:pStyle w:val="FP"/>
        <w:keepNext/>
        <w:rPr>
          <w:i/>
          <w:iCs/>
        </w:rPr>
      </w:pPr>
      <w:r w:rsidRPr="00443E20">
        <w:rPr>
          <w:i/>
          <w:iCs/>
        </w:rPr>
        <w:t>Yannick (Nokia): Nokia replies to Ericsson (Zhang).</w:t>
      </w:r>
    </w:p>
    <w:p w14:paraId="476C2B2E" w14:textId="77777777" w:rsidR="00443E20" w:rsidRPr="00443E20" w:rsidRDefault="00443E20" w:rsidP="00443E20">
      <w:pPr>
        <w:pStyle w:val="FP"/>
        <w:keepNext/>
        <w:rPr>
          <w:i/>
          <w:iCs/>
        </w:rPr>
      </w:pPr>
      <w:r w:rsidRPr="00443E20">
        <w:rPr>
          <w:i/>
          <w:iCs/>
        </w:rPr>
        <w:t>Zhang (Ericsson) reply to Yannick (Nokia)</w:t>
      </w:r>
    </w:p>
    <w:p w14:paraId="6733F91B" w14:textId="77777777" w:rsidR="00443E20" w:rsidRPr="00443E20" w:rsidRDefault="00443E20" w:rsidP="00443E20">
      <w:pPr>
        <w:pStyle w:val="FP"/>
        <w:keepNext/>
        <w:rPr>
          <w:i/>
          <w:iCs/>
        </w:rPr>
      </w:pPr>
      <w:r w:rsidRPr="00443E20">
        <w:rPr>
          <w:i/>
          <w:iCs/>
        </w:rPr>
        <w:t>Hyunsook (LGE) provides comments</w:t>
      </w:r>
    </w:p>
    <w:p w14:paraId="20717DE7" w14:textId="77777777" w:rsidR="00443E20" w:rsidRPr="00443E20" w:rsidRDefault="00443E20" w:rsidP="00443E20">
      <w:pPr>
        <w:pStyle w:val="FP"/>
        <w:keepNext/>
        <w:rPr>
          <w:i/>
          <w:iCs/>
        </w:rPr>
      </w:pPr>
      <w:r w:rsidRPr="00443E20">
        <w:rPr>
          <w:i/>
          <w:iCs/>
        </w:rPr>
        <w:t>==== 8.X, 9.X, 10.X Revisions Deadline ====</w:t>
      </w:r>
    </w:p>
    <w:p w14:paraId="48C6A490" w14:textId="77777777" w:rsidR="00443E20" w:rsidRPr="00443E20" w:rsidRDefault="00443E20" w:rsidP="00443E20">
      <w:pPr>
        <w:pStyle w:val="FP"/>
        <w:keepNext/>
        <w:rPr>
          <w:i/>
          <w:iCs/>
        </w:rPr>
      </w:pPr>
      <w:r w:rsidRPr="00443E20">
        <w:rPr>
          <w:i/>
          <w:iCs/>
        </w:rPr>
        <w:t>Yannick (Nokia): Nokia suggest to go with r02 in this meeting. Objected to r03 already for the reason that 'value' has no meaning and is not interoperable between the analytics consumer and the NWDAF.</w:t>
      </w:r>
    </w:p>
    <w:p w14:paraId="3C3809B7" w14:textId="77777777" w:rsidR="00443E20" w:rsidRPr="00443E20" w:rsidRDefault="00443E20" w:rsidP="00443E20">
      <w:pPr>
        <w:pStyle w:val="FP"/>
        <w:keepNext/>
        <w:rPr>
          <w:i/>
          <w:iCs/>
        </w:rPr>
      </w:pPr>
      <w:r w:rsidRPr="00443E20">
        <w:rPr>
          <w:i/>
          <w:iCs/>
        </w:rPr>
        <w:t>Hyunsook (LGE) objects to r02.</w:t>
      </w:r>
    </w:p>
    <w:p w14:paraId="1561B214" w14:textId="77777777" w:rsidR="00443E20" w:rsidRPr="00443E20" w:rsidRDefault="00443E20" w:rsidP="00443E20">
      <w:pPr>
        <w:pStyle w:val="FP"/>
        <w:keepNext/>
        <w:rPr>
          <w:i/>
          <w:iCs/>
        </w:rPr>
      </w:pPr>
      <w:r w:rsidRPr="00443E20">
        <w:rPr>
          <w:i/>
          <w:iCs/>
        </w:rPr>
        <w:t>Yannick (Nokia): Nokia then suggests to note the document. R02 is the only revision we can accept, we object to all other revisions.</w:t>
      </w:r>
    </w:p>
    <w:p w14:paraId="7D398D40" w14:textId="77777777" w:rsidR="00443E20" w:rsidRPr="00443E20" w:rsidRDefault="00443E20" w:rsidP="00443E20">
      <w:pPr>
        <w:pStyle w:val="FP"/>
        <w:keepNext/>
        <w:rPr>
          <w:i/>
          <w:iCs/>
        </w:rPr>
      </w:pPr>
      <w:r w:rsidRPr="00443E20">
        <w:rPr>
          <w:i/>
          <w:iCs/>
        </w:rPr>
        <w:t>Zhang (Ericsson) suggest to go with r03</w:t>
      </w:r>
    </w:p>
    <w:p w14:paraId="4FDD5A43" w14:textId="77777777" w:rsidR="00443E20" w:rsidRPr="00443E20" w:rsidRDefault="00443E20" w:rsidP="00443E20">
      <w:pPr>
        <w:pStyle w:val="FP"/>
        <w:keepNext/>
        <w:rPr>
          <w:i/>
          <w:iCs/>
        </w:rPr>
      </w:pPr>
      <w:r w:rsidRPr="00443E20">
        <w:rPr>
          <w:i/>
          <w:iCs/>
        </w:rPr>
        <w:t>Susan (Huawei) provides r04 as way forward.</w:t>
      </w:r>
    </w:p>
    <w:p w14:paraId="202C40DB" w14:textId="77777777" w:rsidR="00443E20" w:rsidRPr="00443E20" w:rsidRDefault="00443E20" w:rsidP="00443E20">
      <w:pPr>
        <w:pStyle w:val="FP"/>
        <w:keepNext/>
        <w:rPr>
          <w:i/>
          <w:iCs/>
        </w:rPr>
      </w:pPr>
      <w:r w:rsidRPr="00443E20">
        <w:rPr>
          <w:i/>
          <w:iCs/>
        </w:rPr>
        <w:t>Zhang (Ericsson) is OK with r04</w:t>
      </w:r>
    </w:p>
    <w:p w14:paraId="61BCDEDC" w14:textId="77777777" w:rsidR="00443E20" w:rsidRPr="00443E20" w:rsidRDefault="00443E20" w:rsidP="00443E20">
      <w:pPr>
        <w:pStyle w:val="FP"/>
        <w:keepNext/>
        <w:rPr>
          <w:i/>
          <w:iCs/>
        </w:rPr>
      </w:pPr>
      <w:r w:rsidRPr="00443E20">
        <w:rPr>
          <w:i/>
          <w:iCs/>
        </w:rPr>
        <w:t>Hyunsook (LGE) proposes to keep both existing 'Redundant Transmission Experience' text and new editor's note as way forward.</w:t>
      </w:r>
    </w:p>
    <w:p w14:paraId="1A2A214E" w14:textId="77777777" w:rsidR="00443E20" w:rsidRPr="00443E20" w:rsidRDefault="00443E20" w:rsidP="00443E20">
      <w:pPr>
        <w:pStyle w:val="FP"/>
        <w:keepNext/>
        <w:rPr>
          <w:i/>
          <w:iCs/>
        </w:rPr>
      </w:pPr>
      <w:r w:rsidRPr="00443E20">
        <w:rPr>
          <w:i/>
          <w:iCs/>
        </w:rPr>
        <w:t>Yannick (Nokia): Nokia can live with r04 as proposed by Huawei (Susan). Will not accept adding or keeping text regarding redundant transmission experience value.</w:t>
      </w:r>
    </w:p>
    <w:p w14:paraId="74CF1937" w14:textId="77777777" w:rsidR="00443E20" w:rsidRPr="00443E20" w:rsidRDefault="00443E20" w:rsidP="00443E20">
      <w:pPr>
        <w:pStyle w:val="FP"/>
        <w:keepNext/>
        <w:rPr>
          <w:i/>
          <w:iCs/>
        </w:rPr>
      </w:pPr>
      <w:r w:rsidRPr="00443E20">
        <w:rPr>
          <w:i/>
          <w:iCs/>
        </w:rPr>
        <w:t>Hyunsook (LGE) cannot accept r04 and proposes to note it.</w:t>
      </w:r>
    </w:p>
    <w:p w14:paraId="57BC55AF" w14:textId="77777777" w:rsidR="00443E20" w:rsidRPr="00443E20" w:rsidRDefault="00443E20" w:rsidP="00443E20">
      <w:pPr>
        <w:pStyle w:val="FP"/>
        <w:keepNext/>
        <w:rPr>
          <w:i/>
          <w:iCs/>
        </w:rPr>
      </w:pPr>
      <w:r w:rsidRPr="00443E20">
        <w:rPr>
          <w:i/>
          <w:iCs/>
        </w:rPr>
        <w:t>Susan (Huawei) provides r05 and requests discussion at CC#4.</w:t>
      </w:r>
    </w:p>
    <w:p w14:paraId="4F357074" w14:textId="21D3C93D" w:rsidR="00443E20" w:rsidRPr="00443E20" w:rsidRDefault="00443E20" w:rsidP="00443E20">
      <w:pPr>
        <w:pStyle w:val="FP"/>
        <w:keepNext/>
        <w:rPr>
          <w:i/>
          <w:iCs/>
        </w:rPr>
      </w:pPr>
      <w:r w:rsidRPr="00443E20">
        <w:rPr>
          <w:i/>
          <w:iCs/>
        </w:rPr>
        <w:t>==== 8.X, 9.X, 10.X Final Deadline ====</w:t>
      </w:r>
    </w:p>
    <w:p w14:paraId="66B8E72A" w14:textId="77777777" w:rsidR="00443E20" w:rsidRPr="00DA12F6" w:rsidRDefault="00443E20" w:rsidP="00443E20">
      <w:pPr>
        <w:keepNext/>
        <w:rPr>
          <w:rFonts w:cs="Arial"/>
          <w:b/>
        </w:rPr>
      </w:pPr>
      <w:r w:rsidRPr="00DA12F6">
        <w:rPr>
          <w:rFonts w:cs="Arial"/>
          <w:b/>
        </w:rPr>
        <w:t>Discussion and conclusion:</w:t>
      </w:r>
    </w:p>
    <w:p w14:paraId="08095DBF" w14:textId="76454FDB" w:rsidR="00443E20" w:rsidRDefault="00443E20" w:rsidP="00ED38E7">
      <w:r>
        <w:t xml:space="preserve">This had been noted. Huawei asked to have a show of hands on r02 and r03. The Rapporteur was not available to report on the need for this and this CR remained </w:t>
      </w:r>
      <w:r w:rsidRPr="00C3284B">
        <w:rPr>
          <w:color w:val="0000FF"/>
        </w:rPr>
        <w:t>noted</w:t>
      </w:r>
      <w:r>
        <w:t>.</w:t>
      </w:r>
    </w:p>
    <w:p w14:paraId="787011AF" w14:textId="7E6363C7" w:rsidR="00A73F18" w:rsidRDefault="00A73F18" w:rsidP="00ED38E7"/>
    <w:p w14:paraId="45F7B736" w14:textId="77777777" w:rsidR="00A73F18" w:rsidRDefault="00A73F18" w:rsidP="00ED38E7"/>
    <w:p w14:paraId="2B32DC1D" w14:textId="3385E15B" w:rsidR="00443E20" w:rsidRDefault="00443E20" w:rsidP="00443E20">
      <w:pPr>
        <w:pBdr>
          <w:top w:val="single" w:sz="4" w:space="1" w:color="auto"/>
        </w:pBdr>
      </w:pPr>
      <w:r>
        <w:rPr>
          <w:color w:val="0000FF"/>
        </w:rPr>
        <w:t>TD S2</w:t>
      </w:r>
      <w:r>
        <w:rPr>
          <w:color w:val="0000FF"/>
        </w:rPr>
        <w:noBreakHyphen/>
        <w:t>2200126</w:t>
      </w:r>
      <w:r>
        <w:t xml:space="preserve"> (P-CR) TR 23.700-87: KI on service based architecture for IMS media control (Source: China Mobile)</w:t>
      </w:r>
    </w:p>
    <w:p w14:paraId="06482ACB" w14:textId="77777777" w:rsidR="00443E20" w:rsidRPr="00FC3E14" w:rsidRDefault="00443E20" w:rsidP="00443E20">
      <w:pPr>
        <w:pStyle w:val="FP"/>
        <w:keepNext/>
        <w:rPr>
          <w:b/>
          <w:bCs/>
          <w:i/>
          <w:iCs/>
        </w:rPr>
      </w:pPr>
      <w:r w:rsidRPr="00FC3E14">
        <w:rPr>
          <w:b/>
          <w:bCs/>
          <w:i/>
          <w:iCs/>
        </w:rPr>
        <w:lastRenderedPageBreak/>
        <w:t>e-mail comments:</w:t>
      </w:r>
    </w:p>
    <w:p w14:paraId="6E08B427" w14:textId="77777777" w:rsidR="00443E20" w:rsidRDefault="00443E20" w:rsidP="00443E20">
      <w:pPr>
        <w:pStyle w:val="FP"/>
        <w:keepNext/>
        <w:rPr>
          <w:i/>
          <w:iCs/>
        </w:rPr>
      </w:pPr>
      <w:r>
        <w:rPr>
          <w:i/>
          <w:iCs/>
        </w:rPr>
        <w:t>George Foti (Ericsson) provides r01. Merged in 389 aspects in this revision.</w:t>
      </w:r>
    </w:p>
    <w:p w14:paraId="5A60DE65" w14:textId="77777777" w:rsidR="00443E20" w:rsidRDefault="00443E20" w:rsidP="00443E20">
      <w:pPr>
        <w:pStyle w:val="FP"/>
        <w:keepNext/>
        <w:rPr>
          <w:i/>
          <w:iCs/>
        </w:rPr>
      </w:pPr>
      <w:r>
        <w:rPr>
          <w:i/>
          <w:iCs/>
        </w:rPr>
        <w:t>Mu(Huawei) comments that this KI should not only limit to new services.</w:t>
      </w:r>
    </w:p>
    <w:p w14:paraId="3C9535A7" w14:textId="77777777" w:rsidR="00443E20" w:rsidRDefault="00443E20" w:rsidP="00443E20">
      <w:pPr>
        <w:pStyle w:val="FP"/>
        <w:keepNext/>
        <w:rPr>
          <w:i/>
          <w:iCs/>
        </w:rPr>
      </w:pPr>
      <w:r>
        <w:rPr>
          <w:i/>
          <w:iCs/>
        </w:rPr>
        <w:t xml:space="preserve">George (Ericsson) provides response. We have already an IMS architecture that we want to apply 5G service based principles to it. Service based architecture is not an appropriate term. The second bullet does cover what U want. Also this is CMCC </w:t>
      </w:r>
      <w:proofErr w:type="spellStart"/>
      <w:r>
        <w:rPr>
          <w:i/>
          <w:iCs/>
        </w:rPr>
        <w:t>pCR</w:t>
      </w:r>
      <w:proofErr w:type="spellEnd"/>
      <w:r>
        <w:rPr>
          <w:i/>
          <w:iCs/>
        </w:rPr>
        <w:t>. There is everything that U want in there.</w:t>
      </w:r>
    </w:p>
    <w:p w14:paraId="59E35B7C" w14:textId="77777777" w:rsidR="00443E20" w:rsidRDefault="00443E20" w:rsidP="00443E20">
      <w:pPr>
        <w:pStyle w:val="FP"/>
        <w:keepNext/>
        <w:rPr>
          <w:i/>
          <w:iCs/>
        </w:rPr>
      </w:pPr>
      <w:r>
        <w:rPr>
          <w:i/>
          <w:iCs/>
        </w:rPr>
        <w:t>Yi (China Mobile) do not accept r01 and provides r03.</w:t>
      </w:r>
    </w:p>
    <w:p w14:paraId="32708DA7" w14:textId="77777777" w:rsidR="00443E20" w:rsidRDefault="00443E20" w:rsidP="00443E20">
      <w:pPr>
        <w:pStyle w:val="FP"/>
        <w:keepNext/>
        <w:rPr>
          <w:i/>
          <w:iCs/>
        </w:rPr>
      </w:pPr>
      <w:r>
        <w:rPr>
          <w:i/>
          <w:iCs/>
        </w:rPr>
        <w:t>Rainer (Nokia) provides r04.</w:t>
      </w:r>
    </w:p>
    <w:p w14:paraId="787E513B" w14:textId="77777777" w:rsidR="00443E20" w:rsidRDefault="00443E20" w:rsidP="00443E20">
      <w:pPr>
        <w:pStyle w:val="FP"/>
        <w:keepNext/>
        <w:rPr>
          <w:i/>
          <w:iCs/>
        </w:rPr>
      </w:pPr>
      <w:r>
        <w:rPr>
          <w:i/>
          <w:iCs/>
        </w:rPr>
        <w:t>Ashok (Samsung) agrees with Rainer (Nokia)</w:t>
      </w:r>
    </w:p>
    <w:p w14:paraId="77F9A100" w14:textId="77777777" w:rsidR="00443E20" w:rsidRDefault="00443E20" w:rsidP="00443E20">
      <w:pPr>
        <w:pStyle w:val="FP"/>
        <w:keepNext/>
        <w:rPr>
          <w:i/>
          <w:iCs/>
        </w:rPr>
      </w:pPr>
      <w:r>
        <w:rPr>
          <w:i/>
          <w:iCs/>
        </w:rPr>
        <w:t>George (Ericsson) provides r05. Minor editorial changes</w:t>
      </w:r>
    </w:p>
    <w:p w14:paraId="7748CCA3" w14:textId="77777777" w:rsidR="00443E20" w:rsidRPr="00443E20" w:rsidRDefault="00443E20" w:rsidP="00443E20">
      <w:pPr>
        <w:pStyle w:val="FP"/>
        <w:keepNext/>
        <w:rPr>
          <w:i/>
          <w:iCs/>
          <w:lang w:val="fr-FR"/>
        </w:rPr>
      </w:pPr>
      <w:r w:rsidRPr="00443E20">
        <w:rPr>
          <w:i/>
          <w:iCs/>
          <w:lang w:val="fr-FR"/>
        </w:rPr>
        <w:t xml:space="preserve">Chris Joul (T-Mobile USA) </w:t>
      </w:r>
      <w:proofErr w:type="spellStart"/>
      <w:r w:rsidRPr="00443E20">
        <w:rPr>
          <w:i/>
          <w:iCs/>
          <w:lang w:val="fr-FR"/>
        </w:rPr>
        <w:t>Provides</w:t>
      </w:r>
      <w:proofErr w:type="spellEnd"/>
      <w:r w:rsidRPr="00443E20">
        <w:rPr>
          <w:i/>
          <w:iCs/>
          <w:lang w:val="fr-FR"/>
        </w:rPr>
        <w:t xml:space="preserve"> Comments</w:t>
      </w:r>
    </w:p>
    <w:p w14:paraId="1ED8D484" w14:textId="77777777" w:rsidR="00443E20" w:rsidRDefault="00443E20" w:rsidP="00443E20">
      <w:pPr>
        <w:pStyle w:val="FP"/>
        <w:keepNext/>
        <w:rPr>
          <w:i/>
          <w:iCs/>
        </w:rPr>
      </w:pPr>
      <w:r>
        <w:rPr>
          <w:i/>
          <w:iCs/>
        </w:rPr>
        <w:t>Yi (China Mobile) provides r06.</w:t>
      </w:r>
    </w:p>
    <w:p w14:paraId="44A5E5D3" w14:textId="77777777" w:rsidR="00443E20" w:rsidRDefault="00443E20" w:rsidP="00443E20">
      <w:pPr>
        <w:pStyle w:val="FP"/>
        <w:keepNext/>
        <w:rPr>
          <w:i/>
          <w:iCs/>
        </w:rPr>
      </w:pPr>
      <w:r>
        <w:rPr>
          <w:i/>
          <w:iCs/>
        </w:rPr>
        <w:t>Hao Dong (ZTE) provides r07.</w:t>
      </w:r>
    </w:p>
    <w:p w14:paraId="51E73BBC" w14:textId="77777777" w:rsidR="00443E20" w:rsidRDefault="00443E20" w:rsidP="00443E20">
      <w:pPr>
        <w:pStyle w:val="FP"/>
        <w:keepNext/>
        <w:rPr>
          <w:i/>
          <w:iCs/>
        </w:rPr>
      </w:pPr>
      <w:r>
        <w:rPr>
          <w:i/>
          <w:iCs/>
        </w:rPr>
        <w:t>George (Ericsson) provides r08</w:t>
      </w:r>
    </w:p>
    <w:p w14:paraId="1A19247C" w14:textId="77777777" w:rsidR="00443E20" w:rsidRDefault="00443E20" w:rsidP="00443E20">
      <w:pPr>
        <w:pStyle w:val="FP"/>
        <w:keepNext/>
        <w:rPr>
          <w:i/>
          <w:iCs/>
        </w:rPr>
      </w:pPr>
      <w:r>
        <w:rPr>
          <w:i/>
          <w:iCs/>
        </w:rPr>
        <w:t>Rainer (Nokia) objects to r08.</w:t>
      </w:r>
    </w:p>
    <w:p w14:paraId="05CC97D8" w14:textId="77777777" w:rsidR="00443E20" w:rsidRDefault="00443E20" w:rsidP="00443E20">
      <w:pPr>
        <w:pStyle w:val="FP"/>
        <w:keepNext/>
        <w:rPr>
          <w:i/>
          <w:iCs/>
        </w:rPr>
      </w:pPr>
      <w:r>
        <w:rPr>
          <w:i/>
          <w:iCs/>
        </w:rPr>
        <w:t>George (Ericsson) provides comments. This was only intended for service discovery, etc... we are not proposing to change SIP for example or impacting legacy interfaces. Would adding such a clarification help.</w:t>
      </w:r>
    </w:p>
    <w:p w14:paraId="254F38BE" w14:textId="77777777" w:rsidR="00443E20" w:rsidRDefault="00443E20" w:rsidP="00443E20">
      <w:pPr>
        <w:pStyle w:val="FP"/>
        <w:keepNext/>
        <w:rPr>
          <w:i/>
          <w:iCs/>
        </w:rPr>
      </w:pPr>
      <w:r>
        <w:rPr>
          <w:i/>
          <w:iCs/>
        </w:rPr>
        <w:t>Rainer (Nokia) replies.</w:t>
      </w:r>
    </w:p>
    <w:p w14:paraId="2835D0FF" w14:textId="77777777" w:rsidR="00443E20" w:rsidRDefault="00443E20" w:rsidP="00443E20">
      <w:pPr>
        <w:pStyle w:val="FP"/>
        <w:keepNext/>
        <w:rPr>
          <w:i/>
          <w:iCs/>
        </w:rPr>
      </w:pPr>
      <w:r>
        <w:rPr>
          <w:i/>
          <w:iCs/>
        </w:rPr>
        <w:t>Ashok (Samsung) comments</w:t>
      </w:r>
    </w:p>
    <w:p w14:paraId="5CC1A358" w14:textId="77777777" w:rsidR="00443E20" w:rsidRDefault="00443E20" w:rsidP="00443E20">
      <w:pPr>
        <w:pStyle w:val="FP"/>
        <w:keepNext/>
        <w:rPr>
          <w:i/>
          <w:iCs/>
        </w:rPr>
      </w:pPr>
      <w:r>
        <w:rPr>
          <w:i/>
          <w:iCs/>
        </w:rPr>
        <w:t>George (Ericsson) provides comment. Yes, I thought U would be OK with that, and not just limit it to the IMS Media. In other words we should allow solutions to present what they want. We have an evaluation phase that will take place.</w:t>
      </w:r>
    </w:p>
    <w:p w14:paraId="3A95D17F" w14:textId="77777777" w:rsidR="00443E20" w:rsidRDefault="00443E20" w:rsidP="00443E20">
      <w:pPr>
        <w:pStyle w:val="FP"/>
        <w:keepNext/>
        <w:rPr>
          <w:i/>
          <w:iCs/>
        </w:rPr>
      </w:pPr>
      <w:r>
        <w:rPr>
          <w:i/>
          <w:iCs/>
        </w:rPr>
        <w:t>Ashok (Samsung) responds to George (Ericsson)</w:t>
      </w:r>
    </w:p>
    <w:p w14:paraId="3AC7C23E" w14:textId="77777777" w:rsidR="00443E20" w:rsidRDefault="00443E20" w:rsidP="00443E20">
      <w:pPr>
        <w:pStyle w:val="FP"/>
        <w:keepNext/>
        <w:rPr>
          <w:i/>
          <w:iCs/>
        </w:rPr>
      </w:pPr>
      <w:r>
        <w:rPr>
          <w:i/>
          <w:iCs/>
        </w:rPr>
        <w:t>==== 8.X, 9.X, 10.X Revisions Deadline ====</w:t>
      </w:r>
    </w:p>
    <w:p w14:paraId="1B27809B" w14:textId="77777777" w:rsidR="00443E20" w:rsidRDefault="00443E20" w:rsidP="00443E20">
      <w:pPr>
        <w:pStyle w:val="FP"/>
        <w:keepNext/>
        <w:rPr>
          <w:i/>
          <w:iCs/>
        </w:rPr>
      </w:pPr>
      <w:r>
        <w:rPr>
          <w:i/>
          <w:iCs/>
        </w:rPr>
        <w:t>George (Ericsson) Ericsson support r08.</w:t>
      </w:r>
    </w:p>
    <w:p w14:paraId="499B962A" w14:textId="77777777" w:rsidR="00443E20" w:rsidRDefault="00443E20" w:rsidP="00443E20">
      <w:pPr>
        <w:pStyle w:val="FP"/>
        <w:keepNext/>
        <w:rPr>
          <w:i/>
          <w:iCs/>
        </w:rPr>
      </w:pPr>
      <w:r>
        <w:rPr>
          <w:i/>
          <w:iCs/>
        </w:rPr>
        <w:t>George (Ericsson) Ericsson not OK with r07 as it restricts solutions. We propose r08 which is broader</w:t>
      </w:r>
    </w:p>
    <w:p w14:paraId="4165D797" w14:textId="77777777" w:rsidR="00443E20" w:rsidRDefault="00443E20" w:rsidP="00443E20">
      <w:pPr>
        <w:pStyle w:val="FP"/>
        <w:keepNext/>
        <w:rPr>
          <w:i/>
          <w:iCs/>
        </w:rPr>
      </w:pPr>
      <w:r>
        <w:rPr>
          <w:i/>
          <w:iCs/>
        </w:rPr>
        <w:t>Rainer (Nokia) is ok with r07 and objects to r08.</w:t>
      </w:r>
    </w:p>
    <w:p w14:paraId="2B36D217" w14:textId="77777777" w:rsidR="00443E20" w:rsidRDefault="00443E20" w:rsidP="00443E20">
      <w:pPr>
        <w:pStyle w:val="FP"/>
        <w:keepNext/>
        <w:rPr>
          <w:i/>
          <w:iCs/>
        </w:rPr>
      </w:pPr>
      <w:r>
        <w:rPr>
          <w:i/>
          <w:iCs/>
        </w:rPr>
        <w:t>Yi (China Mobile) suggest to go with r07 and discuss further if the consensus can be made for extending the scope.</w:t>
      </w:r>
    </w:p>
    <w:p w14:paraId="6DDEAA8B" w14:textId="77777777" w:rsidR="00443E20" w:rsidRDefault="00443E20" w:rsidP="00443E20">
      <w:pPr>
        <w:pStyle w:val="FP"/>
        <w:keepNext/>
        <w:rPr>
          <w:i/>
          <w:iCs/>
        </w:rPr>
      </w:pPr>
      <w:r>
        <w:rPr>
          <w:i/>
          <w:iCs/>
        </w:rPr>
        <w:t>Hao Dong (ZTE) comments.</w:t>
      </w:r>
    </w:p>
    <w:p w14:paraId="784DADA2" w14:textId="77777777" w:rsidR="00443E20" w:rsidRDefault="00443E20" w:rsidP="00443E20">
      <w:pPr>
        <w:pStyle w:val="FP"/>
        <w:keepNext/>
        <w:rPr>
          <w:i/>
          <w:iCs/>
        </w:rPr>
      </w:pPr>
      <w:r>
        <w:rPr>
          <w:i/>
          <w:iCs/>
        </w:rPr>
        <w:t>Hao Dong (ZTE) is ok with r07.</w:t>
      </w:r>
    </w:p>
    <w:p w14:paraId="7109A3BA" w14:textId="77777777" w:rsidR="00443E20" w:rsidRDefault="00443E20" w:rsidP="00443E20">
      <w:pPr>
        <w:pStyle w:val="FP"/>
        <w:keepNext/>
        <w:rPr>
          <w:i/>
          <w:iCs/>
        </w:rPr>
      </w:pPr>
      <w:r>
        <w:rPr>
          <w:i/>
          <w:iCs/>
        </w:rPr>
        <w:t xml:space="preserve">George (Ericsson) Ericsson Objects to r07; on the one hand the Key issues is broad in the scope of impacts to IMS media and control, and on the other hand it limits discovery, etc to IMS media nodes only knowing that other IMS nodes, </w:t>
      </w:r>
      <w:proofErr w:type="spellStart"/>
      <w:r>
        <w:rPr>
          <w:i/>
          <w:iCs/>
        </w:rPr>
        <w:t>eg.</w:t>
      </w:r>
      <w:proofErr w:type="spellEnd"/>
      <w:r>
        <w:rPr>
          <w:i/>
          <w:iCs/>
        </w:rPr>
        <w:t xml:space="preserve"> IMS AS may need to be discovered in support of the DC feature. This limits solutions and as such </w:t>
      </w:r>
      <w:proofErr w:type="spellStart"/>
      <w:r>
        <w:rPr>
          <w:i/>
          <w:iCs/>
        </w:rPr>
        <w:t>its</w:t>
      </w:r>
      <w:proofErr w:type="spellEnd"/>
      <w:r>
        <w:rPr>
          <w:i/>
          <w:iCs/>
        </w:rPr>
        <w:t xml:space="preserve"> NOT OK. R08 attempted to broaden the scope.</w:t>
      </w:r>
    </w:p>
    <w:p w14:paraId="02847872" w14:textId="77777777" w:rsidR="00443E20" w:rsidRDefault="00443E20" w:rsidP="00443E20">
      <w:pPr>
        <w:pStyle w:val="FP"/>
        <w:keepNext/>
        <w:rPr>
          <w:i/>
          <w:iCs/>
        </w:rPr>
      </w:pPr>
      <w:r>
        <w:rPr>
          <w:i/>
          <w:iCs/>
        </w:rPr>
        <w:t>==== 8.X, 9.X, 10.X Final Deadline ====</w:t>
      </w:r>
    </w:p>
    <w:p w14:paraId="2EF78041" w14:textId="77777777" w:rsidR="00443E20" w:rsidRDefault="00443E20" w:rsidP="00443E20">
      <w:pPr>
        <w:pStyle w:val="FP"/>
        <w:keepNext/>
        <w:rPr>
          <w:i/>
          <w:iCs/>
        </w:rPr>
      </w:pPr>
      <w:r>
        <w:rPr>
          <w:i/>
          <w:iCs/>
        </w:rPr>
        <w:t>Yi (China Mobile) clarifies I am not objecting r08.</w:t>
      </w:r>
    </w:p>
    <w:p w14:paraId="3FCCB20C" w14:textId="77777777" w:rsidR="00443E20" w:rsidRDefault="00443E20" w:rsidP="00443E20">
      <w:pPr>
        <w:pStyle w:val="FP"/>
        <w:keepNext/>
        <w:rPr>
          <w:i/>
          <w:iCs/>
        </w:rPr>
      </w:pPr>
      <w:r>
        <w:rPr>
          <w:i/>
          <w:iCs/>
        </w:rPr>
        <w:t>George (Ericsson) provides comments. The rev 08 was out since Friday, i.e. 4 days before the deadline including the weekend. Not a single comment received; certainly not for a lack of time. I believe, people can submit solutions We can work on the KI offline with all people concerned to clarify the scope and leave no loose ends, and then it will progress the next meeting. I believe I can say that in the name of progress you can also accept r08.</w:t>
      </w:r>
    </w:p>
    <w:p w14:paraId="199E5B61" w14:textId="2AD74051" w:rsidR="00443E20" w:rsidRPr="00976F34" w:rsidRDefault="00443E20" w:rsidP="00443E20">
      <w:pPr>
        <w:pStyle w:val="FP"/>
        <w:keepNext/>
        <w:rPr>
          <w:i/>
          <w:iCs/>
        </w:rPr>
      </w:pPr>
      <w:r>
        <w:rPr>
          <w:i/>
          <w:iCs/>
        </w:rPr>
        <w:t>Yi (China Mobile) comments.</w:t>
      </w:r>
    </w:p>
    <w:p w14:paraId="4293BA91" w14:textId="77777777" w:rsidR="00443E20" w:rsidRPr="00DA12F6" w:rsidRDefault="00443E20" w:rsidP="00443E20">
      <w:pPr>
        <w:keepNext/>
        <w:rPr>
          <w:rFonts w:cs="Arial"/>
          <w:b/>
        </w:rPr>
      </w:pPr>
      <w:r w:rsidRPr="00DA12F6">
        <w:rPr>
          <w:rFonts w:cs="Arial"/>
          <w:b/>
        </w:rPr>
        <w:t>Discussion and conclusion:</w:t>
      </w:r>
    </w:p>
    <w:p w14:paraId="4131133B" w14:textId="12BB871E" w:rsidR="00E8600D" w:rsidRDefault="00E8600D" w:rsidP="00ED38E7">
      <w:r>
        <w:t xml:space="preserve">r06 agreed. Revised to </w:t>
      </w:r>
      <w:r w:rsidRPr="00C85FE3">
        <w:rPr>
          <w:color w:val="0000FF"/>
        </w:rPr>
        <w:t>S2-2201603</w:t>
      </w:r>
    </w:p>
    <w:p w14:paraId="62DF66DC" w14:textId="277150AF" w:rsidR="00ED38E7" w:rsidRDefault="00443E20" w:rsidP="00ED38E7">
      <w:r>
        <w:t xml:space="preserve">Ericsson reported that they had submitted r08 and indicated this was the only acceptable revision. </w:t>
      </w:r>
    </w:p>
    <w:p w14:paraId="69AD09E3" w14:textId="60A39D82" w:rsidR="00ED38E7" w:rsidRDefault="00443E20" w:rsidP="00ED38E7">
      <w:r w:rsidRPr="00E360DC">
        <w:rPr>
          <w:color w:val="0000FF"/>
        </w:rPr>
        <w:t>S2-2200126</w:t>
      </w:r>
      <w:r>
        <w:t xml:space="preserve"> was then </w:t>
      </w:r>
      <w:r w:rsidR="00E8600D" w:rsidRPr="00C3284B">
        <w:rPr>
          <w:color w:val="0000FF"/>
        </w:rPr>
        <w:t>noted</w:t>
      </w:r>
      <w:r>
        <w:t xml:space="preserve"> and </w:t>
      </w:r>
      <w:r w:rsidR="00E8600D" w:rsidRPr="00E360DC">
        <w:rPr>
          <w:color w:val="0000FF"/>
        </w:rPr>
        <w:t>S2-2201603</w:t>
      </w:r>
      <w:r w:rsidR="00E8600D">
        <w:t xml:space="preserve"> was </w:t>
      </w:r>
      <w:r w:rsidR="00E8600D" w:rsidRPr="00E360DC">
        <w:rPr>
          <w:color w:val="FF0000"/>
        </w:rPr>
        <w:t>withdrawn</w:t>
      </w:r>
      <w:r w:rsidR="00E8600D">
        <w:t>.</w:t>
      </w:r>
    </w:p>
    <w:p w14:paraId="05D5E7BE" w14:textId="7A281BB1" w:rsidR="00E8600D" w:rsidRDefault="00E8600D" w:rsidP="00ED38E7"/>
    <w:p w14:paraId="1C594A69" w14:textId="2FEDB396" w:rsidR="00E8600D" w:rsidRDefault="00E8600D" w:rsidP="00E8600D">
      <w:pPr>
        <w:pBdr>
          <w:top w:val="single" w:sz="4" w:space="1" w:color="auto"/>
        </w:pBdr>
      </w:pPr>
      <w:r>
        <w:rPr>
          <w:color w:val="0000FF"/>
        </w:rPr>
        <w:t>TD S2</w:t>
      </w:r>
      <w:r>
        <w:rPr>
          <w:color w:val="0000FF"/>
        </w:rPr>
        <w:noBreakHyphen/>
        <w:t>2201571</w:t>
      </w:r>
      <w:r>
        <w:t xml:space="preserve"> (P-CR) Solution proposal long </w:t>
      </w:r>
      <w:proofErr w:type="spellStart"/>
      <w:r>
        <w:t>eDRX</w:t>
      </w:r>
      <w:proofErr w:type="spellEnd"/>
      <w:r>
        <w:t xml:space="preserve"> for </w:t>
      </w:r>
      <w:proofErr w:type="spellStart"/>
      <w:r>
        <w:t>RedCap</w:t>
      </w:r>
      <w:proofErr w:type="spellEnd"/>
      <w:r>
        <w:t xml:space="preserve"> devices (Source: Sony)</w:t>
      </w:r>
    </w:p>
    <w:p w14:paraId="2888621B" w14:textId="77777777" w:rsidR="00E8600D" w:rsidRPr="00FC3E14" w:rsidRDefault="00E8600D" w:rsidP="00E8600D">
      <w:pPr>
        <w:pStyle w:val="FP"/>
        <w:keepNext/>
        <w:rPr>
          <w:b/>
          <w:bCs/>
          <w:i/>
          <w:iCs/>
        </w:rPr>
      </w:pPr>
      <w:r w:rsidRPr="00FC3E14">
        <w:rPr>
          <w:b/>
          <w:bCs/>
          <w:i/>
          <w:iCs/>
        </w:rPr>
        <w:t>e-mail comments:</w:t>
      </w:r>
    </w:p>
    <w:p w14:paraId="132875FC" w14:textId="77777777" w:rsidR="00E8600D" w:rsidRPr="00976F34" w:rsidRDefault="00E8600D" w:rsidP="00E8600D">
      <w:pPr>
        <w:pStyle w:val="FP"/>
        <w:keepNext/>
        <w:rPr>
          <w:i/>
          <w:iCs/>
        </w:rPr>
      </w:pPr>
    </w:p>
    <w:p w14:paraId="303CF851" w14:textId="77777777" w:rsidR="00E8600D" w:rsidRPr="00DA12F6" w:rsidRDefault="00E8600D" w:rsidP="00E8600D">
      <w:pPr>
        <w:keepNext/>
        <w:rPr>
          <w:rFonts w:cs="Arial"/>
          <w:b/>
        </w:rPr>
      </w:pPr>
      <w:r w:rsidRPr="00DA12F6">
        <w:rPr>
          <w:rFonts w:cs="Arial"/>
          <w:b/>
        </w:rPr>
        <w:t>Discussion and conclusion:</w:t>
      </w:r>
    </w:p>
    <w:p w14:paraId="1E253769" w14:textId="77777777" w:rsidR="00E8600D" w:rsidRDefault="00E8600D" w:rsidP="00E8600D">
      <w:r>
        <w:t xml:space="preserve">Revision of </w:t>
      </w:r>
      <w:r w:rsidRPr="00E8600D">
        <w:rPr>
          <w:color w:val="0000FF"/>
        </w:rPr>
        <w:t>S2-2200671r04</w:t>
      </w:r>
      <w:r>
        <w:t xml:space="preserve">. Ericsson suggested replacing a bullet with an Editor's note. This was not accepted and </w:t>
      </w:r>
      <w:r w:rsidRPr="00E8600D">
        <w:rPr>
          <w:color w:val="0000FF"/>
        </w:rPr>
        <w:t>S2-2200671</w:t>
      </w:r>
      <w:r>
        <w:t xml:space="preserve"> was noted and </w:t>
      </w:r>
      <w:r>
        <w:rPr>
          <w:color w:val="0000FF"/>
        </w:rPr>
        <w:t>S2</w:t>
      </w:r>
      <w:r>
        <w:rPr>
          <w:color w:val="0000FF"/>
        </w:rPr>
        <w:noBreakHyphen/>
        <w:t>2201571</w:t>
      </w:r>
      <w:r>
        <w:t xml:space="preserve"> was </w:t>
      </w:r>
      <w:r w:rsidRPr="00C85FE3">
        <w:rPr>
          <w:color w:val="FF0000"/>
        </w:rPr>
        <w:t>withdrawn</w:t>
      </w:r>
      <w:r>
        <w:t>.</w:t>
      </w:r>
    </w:p>
    <w:p w14:paraId="240C50A8" w14:textId="077EF814" w:rsidR="00E8600D" w:rsidRDefault="00E8600D" w:rsidP="00E8600D"/>
    <w:p w14:paraId="33044DC4" w14:textId="5BF1888E" w:rsidR="00E8600D" w:rsidRDefault="00E8600D" w:rsidP="00E8600D">
      <w:pPr>
        <w:pBdr>
          <w:top w:val="single" w:sz="4" w:space="1" w:color="auto"/>
        </w:pBdr>
      </w:pPr>
      <w:r>
        <w:rPr>
          <w:color w:val="0000FF"/>
        </w:rPr>
        <w:t>TD S2</w:t>
      </w:r>
      <w:r>
        <w:rPr>
          <w:color w:val="0000FF"/>
        </w:rPr>
        <w:noBreakHyphen/>
        <w:t>2201044</w:t>
      </w:r>
      <w:r>
        <w:t xml:space="preserve"> (P-CR)</w:t>
      </w:r>
      <w:r w:rsidR="00C85FE3">
        <w:t xml:space="preserve"> </w:t>
      </w:r>
      <w:r>
        <w:t>Clarification on UE-Slice-MBR (Source: ZTE, Nokia, Nokia Shanghai Bell)</w:t>
      </w:r>
    </w:p>
    <w:p w14:paraId="472824B4" w14:textId="77777777" w:rsidR="00E8600D" w:rsidRPr="00FC3E14" w:rsidRDefault="00E8600D" w:rsidP="00E8600D">
      <w:pPr>
        <w:pStyle w:val="FP"/>
        <w:keepNext/>
        <w:rPr>
          <w:b/>
          <w:bCs/>
          <w:i/>
          <w:iCs/>
        </w:rPr>
      </w:pPr>
      <w:r w:rsidRPr="00FC3E14">
        <w:rPr>
          <w:b/>
          <w:bCs/>
          <w:i/>
          <w:iCs/>
        </w:rPr>
        <w:t>e-mail comments:</w:t>
      </w:r>
    </w:p>
    <w:p w14:paraId="6A14F8B0" w14:textId="77777777" w:rsidR="00E8600D" w:rsidRPr="00976F34" w:rsidRDefault="00E8600D" w:rsidP="00E8600D">
      <w:pPr>
        <w:pStyle w:val="FP"/>
        <w:keepNext/>
        <w:rPr>
          <w:i/>
          <w:iCs/>
        </w:rPr>
      </w:pPr>
    </w:p>
    <w:p w14:paraId="419555F9" w14:textId="77777777" w:rsidR="00E8600D" w:rsidRPr="00DA12F6" w:rsidRDefault="00E8600D" w:rsidP="00E8600D">
      <w:pPr>
        <w:keepNext/>
        <w:rPr>
          <w:rFonts w:cs="Arial"/>
          <w:b/>
        </w:rPr>
      </w:pPr>
      <w:r w:rsidRPr="00DA12F6">
        <w:rPr>
          <w:rFonts w:cs="Arial"/>
          <w:b/>
        </w:rPr>
        <w:t>Discussion and conclusion:</w:t>
      </w:r>
    </w:p>
    <w:p w14:paraId="784F3D75" w14:textId="747CC086" w:rsidR="00E8600D" w:rsidRPr="00C85FE3" w:rsidRDefault="00E8600D" w:rsidP="00E8600D">
      <w:r>
        <w:t xml:space="preserve">r06 agreed. Revised to </w:t>
      </w:r>
      <w:r w:rsidRPr="00E8600D">
        <w:rPr>
          <w:color w:val="0000FF"/>
        </w:rPr>
        <w:t>S2-2201281</w:t>
      </w:r>
      <w:r>
        <w:t xml:space="preserve">. ZTE suggested to replace </w:t>
      </w:r>
      <w:r w:rsidR="00C85FE3">
        <w:t>'</w:t>
      </w:r>
      <w:r>
        <w:t>The AMF shall provide both the S-NSSAI of the VPLMN and the mapped S-NSSAI of the HPLMN, alongside the related Subscribed UE-Slice-MBR. The V-PCF is configured with the UE-Slice-MBR for the mapping of the S-NSSAI of the HPLMN and the S-NSSAI of the VPLMN.</w:t>
      </w:r>
      <w:r w:rsidR="00C85FE3">
        <w:t>'</w:t>
      </w:r>
      <w:r>
        <w:t xml:space="preserve"> by </w:t>
      </w:r>
      <w:r w:rsidR="00C85FE3">
        <w:t>'</w:t>
      </w:r>
      <w:r>
        <w:t>The AMF shall provide the S-NSSAI of the VPLMN, alongside the related Subscribed UE-Slice-MBR. The V-PCF is configured with the UE-Slice-MBR for the S-NSSAI of the VPLMN</w:t>
      </w:r>
      <w:r w:rsidR="00C85FE3">
        <w:t>'</w:t>
      </w:r>
      <w:r>
        <w:t>. Ericsson did not agree to this and suggested keeping r06 as it was agreed.</w:t>
      </w:r>
      <w:r w:rsidR="00C85FE3" w:rsidRPr="00C85FE3">
        <w:rPr>
          <w:color w:val="0000FF"/>
        </w:rPr>
        <w:t xml:space="preserve"> </w:t>
      </w:r>
      <w:r w:rsidR="00C85FE3" w:rsidRPr="00E8600D">
        <w:rPr>
          <w:color w:val="0000FF"/>
        </w:rPr>
        <w:t>S2-2201281</w:t>
      </w:r>
      <w:r w:rsidR="00C85FE3">
        <w:t xml:space="preserve"> remained </w:t>
      </w:r>
      <w:r w:rsidR="00C85FE3" w:rsidRPr="00C85FE3">
        <w:rPr>
          <w:color w:val="FF0000"/>
        </w:rPr>
        <w:t>approved</w:t>
      </w:r>
      <w:r w:rsidR="00C85FE3">
        <w:t>.</w:t>
      </w:r>
    </w:p>
    <w:p w14:paraId="2CFFCFD7" w14:textId="6CD523E6" w:rsidR="00E8600D" w:rsidRDefault="00E8600D" w:rsidP="00E8600D"/>
    <w:p w14:paraId="5FB36D3E" w14:textId="77777777" w:rsidR="00E8600D" w:rsidRPr="00245CBA" w:rsidRDefault="00E8600D" w:rsidP="00E8600D">
      <w:pPr>
        <w:pBdr>
          <w:top w:val="single" w:sz="4" w:space="1" w:color="auto"/>
        </w:pBdr>
      </w:pPr>
      <w:r w:rsidRPr="00245CBA">
        <w:rPr>
          <w:color w:val="0000FF"/>
        </w:rPr>
        <w:t>TD S2</w:t>
      </w:r>
      <w:r w:rsidRPr="00245CBA">
        <w:rPr>
          <w:color w:val="0000FF"/>
        </w:rPr>
        <w:noBreakHyphen/>
        <w:t>2201756</w:t>
      </w:r>
      <w:r w:rsidRPr="00245CBA">
        <w:t xml:space="preserve"> (P-CR) Architecture assumption for </w:t>
      </w:r>
      <w:proofErr w:type="spellStart"/>
      <w:r w:rsidRPr="00245CBA">
        <w:t>DetNet</w:t>
      </w:r>
      <w:proofErr w:type="spellEnd"/>
      <w:r w:rsidRPr="00245CBA">
        <w:t xml:space="preserve"> . (Source: Nokia, Nokia Shanghai Bell)</w:t>
      </w:r>
    </w:p>
    <w:p w14:paraId="0172C9F4" w14:textId="77777777" w:rsidR="00E8600D" w:rsidRPr="00245CBA" w:rsidRDefault="00E8600D" w:rsidP="00E8600D">
      <w:pPr>
        <w:pStyle w:val="FP"/>
        <w:keepNext/>
        <w:rPr>
          <w:b/>
          <w:bCs/>
          <w:i/>
          <w:iCs/>
        </w:rPr>
      </w:pPr>
      <w:r w:rsidRPr="00245CBA">
        <w:rPr>
          <w:b/>
          <w:bCs/>
          <w:i/>
          <w:iCs/>
        </w:rPr>
        <w:t>e-mail comments:</w:t>
      </w:r>
    </w:p>
    <w:p w14:paraId="2BBA54BB" w14:textId="77777777" w:rsidR="00E8600D" w:rsidRPr="00245CBA" w:rsidRDefault="00E8600D" w:rsidP="00E8600D">
      <w:pPr>
        <w:pStyle w:val="FP"/>
        <w:keepNext/>
        <w:rPr>
          <w:i/>
          <w:iCs/>
        </w:rPr>
      </w:pPr>
    </w:p>
    <w:p w14:paraId="26516187" w14:textId="77777777" w:rsidR="00E8600D" w:rsidRPr="00245CBA" w:rsidRDefault="00E8600D" w:rsidP="00E8600D">
      <w:pPr>
        <w:keepNext/>
        <w:rPr>
          <w:rFonts w:cs="Arial"/>
          <w:b/>
        </w:rPr>
      </w:pPr>
      <w:r w:rsidRPr="00245CBA">
        <w:rPr>
          <w:rFonts w:cs="Arial"/>
          <w:b/>
        </w:rPr>
        <w:t>Discussion and conclusion:</w:t>
      </w:r>
    </w:p>
    <w:p w14:paraId="1B1743FC" w14:textId="5DF1524B" w:rsidR="00E8600D" w:rsidRDefault="00E360DC" w:rsidP="00E8600D">
      <w:r w:rsidRPr="00245CBA">
        <w:t xml:space="preserve">Revision of </w:t>
      </w:r>
      <w:r w:rsidRPr="00245CBA">
        <w:rPr>
          <w:color w:val="0000FF"/>
        </w:rPr>
        <w:t>S2-2200291r06</w:t>
      </w:r>
      <w:r w:rsidRPr="00245CBA">
        <w:t xml:space="preserve">. </w:t>
      </w:r>
      <w:r w:rsidRPr="00245CBA">
        <w:rPr>
          <w:color w:val="0000FF"/>
        </w:rPr>
        <w:t>S2-2200291r06</w:t>
      </w:r>
      <w:r w:rsidR="003E03C5" w:rsidRPr="00245CBA">
        <w:t xml:space="preserve"> </w:t>
      </w:r>
      <w:r w:rsidRPr="00245CBA">
        <w:t>with</w:t>
      </w:r>
      <w:r w:rsidR="00245CBA" w:rsidRPr="00245CBA">
        <w:t xml:space="preserve"> the figure removed </w:t>
      </w:r>
      <w:r w:rsidRPr="00245CBA">
        <w:t>should be used for the revision in</w:t>
      </w:r>
      <w:r w:rsidRPr="00245CBA">
        <w:rPr>
          <w:color w:val="0000FF"/>
        </w:rPr>
        <w:t xml:space="preserve"> S2-2201756</w:t>
      </w:r>
      <w:r w:rsidR="003E03C5" w:rsidRPr="00245CBA">
        <w:t>.</w:t>
      </w:r>
    </w:p>
    <w:p w14:paraId="7F1395D0" w14:textId="77777777" w:rsidR="003E03C5" w:rsidRDefault="003E03C5" w:rsidP="00E8600D"/>
    <w:p w14:paraId="3AD13A5A" w14:textId="6CF3D7B4" w:rsidR="00E8600D" w:rsidRDefault="00E8600D" w:rsidP="00E8600D">
      <w:pPr>
        <w:pBdr>
          <w:top w:val="single" w:sz="4" w:space="1" w:color="auto"/>
        </w:pBdr>
      </w:pPr>
      <w:r>
        <w:rPr>
          <w:color w:val="0000FF"/>
        </w:rPr>
        <w:t>TD S2</w:t>
      </w:r>
      <w:r>
        <w:rPr>
          <w:color w:val="0000FF"/>
        </w:rPr>
        <w:noBreakHyphen/>
        <w:t>2200937</w:t>
      </w:r>
      <w:r>
        <w:t xml:space="preserve"> (CR) Remove indication of country of UE location for NR satellite access</w:t>
      </w:r>
    </w:p>
    <w:p w14:paraId="4DED7C2B" w14:textId="77777777" w:rsidR="00E8600D" w:rsidRPr="00DA12F6" w:rsidRDefault="00E8600D" w:rsidP="00E8600D">
      <w:pPr>
        <w:keepNext/>
        <w:rPr>
          <w:rFonts w:cs="Arial"/>
          <w:b/>
        </w:rPr>
      </w:pPr>
      <w:r w:rsidRPr="00DA12F6">
        <w:rPr>
          <w:rFonts w:cs="Arial"/>
          <w:b/>
        </w:rPr>
        <w:t>Discussion and conclusion:</w:t>
      </w:r>
    </w:p>
    <w:p w14:paraId="2AC15F41" w14:textId="6F4B94A2" w:rsidR="00E8600D" w:rsidRPr="003F3932" w:rsidRDefault="003F3932" w:rsidP="00E8600D">
      <w:r>
        <w:t xml:space="preserve">It was reported that the title of this CR was changed to </w:t>
      </w:r>
      <w:r w:rsidRPr="003F3932">
        <w:rPr>
          <w:b/>
          <w:bCs/>
          <w:i/>
          <w:iCs/>
        </w:rPr>
        <w:t>TAIs reporting corresponding to the Selected PLMN</w:t>
      </w:r>
      <w:r>
        <w:t xml:space="preserve">. for the revision in </w:t>
      </w:r>
      <w:r w:rsidRPr="003F3932">
        <w:rPr>
          <w:color w:val="0000FF"/>
        </w:rPr>
        <w:t>S2-2201541</w:t>
      </w:r>
      <w:r>
        <w:t xml:space="preserve">. </w:t>
      </w:r>
    </w:p>
    <w:p w14:paraId="47CF229E" w14:textId="0B72BD24" w:rsidR="00E8600D" w:rsidRDefault="00E8600D" w:rsidP="00E8600D"/>
    <w:p w14:paraId="43FEBA54" w14:textId="77777777" w:rsidR="003F3932" w:rsidRPr="00E8600D" w:rsidRDefault="003F3932" w:rsidP="00E8600D"/>
    <w:p w14:paraId="01113033" w14:textId="77777777" w:rsidR="003F3932" w:rsidRDefault="003F3932" w:rsidP="003F3932">
      <w:pPr>
        <w:pStyle w:val="Heading1"/>
      </w:pPr>
      <w:r>
        <w:t>For CC#4/CC#5</w:t>
      </w:r>
    </w:p>
    <w:p w14:paraId="6B4C4A58" w14:textId="77777777" w:rsidR="003F3932" w:rsidRDefault="003F3932" w:rsidP="003F3932">
      <w:pPr>
        <w:pBdr>
          <w:top w:val="single" w:sz="4" w:space="1" w:color="auto"/>
        </w:pBdr>
      </w:pPr>
      <w:r>
        <w:rPr>
          <w:color w:val="0000FF"/>
        </w:rPr>
        <w:t>TD S2</w:t>
      </w:r>
      <w:r>
        <w:rPr>
          <w:color w:val="0000FF"/>
        </w:rPr>
        <w:noBreakHyphen/>
        <w:t>2201089</w:t>
      </w:r>
      <w:r>
        <w:t xml:space="preserve"> (P-CR) FS_SFC architectural assumptions and Principles. (Source: Intel)</w:t>
      </w:r>
    </w:p>
    <w:p w14:paraId="68CD14A4" w14:textId="77777777" w:rsidR="003F3932" w:rsidRPr="00FC3E14" w:rsidRDefault="003F3932" w:rsidP="003F3932">
      <w:pPr>
        <w:pStyle w:val="FP"/>
        <w:keepNext/>
        <w:rPr>
          <w:b/>
          <w:bCs/>
          <w:i/>
          <w:iCs/>
        </w:rPr>
      </w:pPr>
      <w:r w:rsidRPr="00FC3E14">
        <w:rPr>
          <w:b/>
          <w:bCs/>
          <w:i/>
          <w:iCs/>
        </w:rPr>
        <w:t>e-mail comments:</w:t>
      </w:r>
    </w:p>
    <w:p w14:paraId="1E9DCF64" w14:textId="77777777" w:rsidR="003F3932" w:rsidRPr="00710FD7" w:rsidRDefault="003F3932" w:rsidP="003F3932">
      <w:pPr>
        <w:pStyle w:val="FP"/>
        <w:keepNext/>
        <w:rPr>
          <w:i/>
          <w:iCs/>
        </w:rPr>
      </w:pPr>
      <w:r w:rsidRPr="00710FD7">
        <w:rPr>
          <w:i/>
          <w:iCs/>
        </w:rPr>
        <w:t>Laurent (Nokia): provides r01 merging in 1228</w:t>
      </w:r>
    </w:p>
    <w:p w14:paraId="2729F3D0" w14:textId="77777777" w:rsidR="003F3932" w:rsidRPr="00710FD7" w:rsidRDefault="003F3932" w:rsidP="003F3932">
      <w:pPr>
        <w:pStyle w:val="FP"/>
        <w:keepNext/>
        <w:rPr>
          <w:i/>
          <w:iCs/>
        </w:rPr>
      </w:pPr>
      <w:r w:rsidRPr="00710FD7">
        <w:rPr>
          <w:i/>
          <w:iCs/>
        </w:rPr>
        <w:t>Stefan (Ericsson) provides r02</w:t>
      </w:r>
    </w:p>
    <w:p w14:paraId="0F7B4D27" w14:textId="77777777" w:rsidR="003F3932" w:rsidRPr="00710FD7" w:rsidRDefault="003F3932" w:rsidP="003F3932">
      <w:pPr>
        <w:pStyle w:val="FP"/>
        <w:keepNext/>
        <w:rPr>
          <w:i/>
          <w:iCs/>
        </w:rPr>
      </w:pPr>
      <w:r w:rsidRPr="00710FD7">
        <w:rPr>
          <w:i/>
          <w:iCs/>
        </w:rPr>
        <w:t>Ellen (Intel) provides r03</w:t>
      </w:r>
    </w:p>
    <w:p w14:paraId="084B9BCD"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(Huawei) provides r04.</w:t>
      </w:r>
    </w:p>
    <w:p w14:paraId="57A4B7A7" w14:textId="77777777" w:rsidR="003F3932" w:rsidRPr="00710FD7" w:rsidRDefault="003F3932" w:rsidP="003F3932">
      <w:pPr>
        <w:pStyle w:val="FP"/>
        <w:keepNext/>
        <w:rPr>
          <w:i/>
          <w:iCs/>
        </w:rPr>
      </w:pPr>
      <w:r w:rsidRPr="00710FD7">
        <w:rPr>
          <w:i/>
          <w:iCs/>
        </w:rPr>
        <w:t>Stefan (Ericsson) provides r05</w:t>
      </w:r>
    </w:p>
    <w:p w14:paraId="652653A3" w14:textId="77777777" w:rsidR="003F3932" w:rsidRPr="00710FD7" w:rsidRDefault="003F3932" w:rsidP="003F3932">
      <w:pPr>
        <w:pStyle w:val="FP"/>
        <w:keepNext/>
        <w:rPr>
          <w:i/>
          <w:iCs/>
        </w:rPr>
      </w:pPr>
      <w:r w:rsidRPr="00710FD7">
        <w:rPr>
          <w:i/>
          <w:iCs/>
        </w:rPr>
        <w:t>Ellen (Intel) provides r06</w:t>
      </w:r>
    </w:p>
    <w:p w14:paraId="0A63897B"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(Huawei) comments.</w:t>
      </w:r>
    </w:p>
    <w:p w14:paraId="279DF16D" w14:textId="77777777" w:rsidR="003F3932" w:rsidRPr="00710FD7" w:rsidRDefault="003F3932" w:rsidP="003F3932">
      <w:pPr>
        <w:pStyle w:val="FP"/>
        <w:keepNext/>
        <w:rPr>
          <w:i/>
          <w:iCs/>
        </w:rPr>
      </w:pPr>
      <w:r w:rsidRPr="00710FD7">
        <w:rPr>
          <w:i/>
          <w:iCs/>
        </w:rPr>
        <w:t>Curt (Charter) comments.</w:t>
      </w:r>
    </w:p>
    <w:p w14:paraId="7143AFD9" w14:textId="77777777" w:rsidR="003F3932" w:rsidRPr="00710FD7" w:rsidRDefault="003F3932" w:rsidP="003F3932">
      <w:pPr>
        <w:pStyle w:val="FP"/>
        <w:keepNext/>
        <w:rPr>
          <w:i/>
          <w:iCs/>
        </w:rPr>
      </w:pPr>
      <w:r w:rsidRPr="00710FD7">
        <w:rPr>
          <w:i/>
          <w:iCs/>
        </w:rPr>
        <w:t>Ellen (Intel) provides r07</w:t>
      </w:r>
    </w:p>
    <w:p w14:paraId="4CBDFC16" w14:textId="77777777" w:rsidR="003F3932" w:rsidRPr="00710FD7" w:rsidRDefault="003F3932" w:rsidP="003F3932">
      <w:pPr>
        <w:pStyle w:val="FP"/>
        <w:keepNext/>
        <w:rPr>
          <w:i/>
          <w:iCs/>
        </w:rPr>
      </w:pPr>
      <w:proofErr w:type="spellStart"/>
      <w:r w:rsidRPr="00710FD7">
        <w:rPr>
          <w:i/>
          <w:iCs/>
        </w:rPr>
        <w:t>Jaewook</w:t>
      </w:r>
      <w:proofErr w:type="spellEnd"/>
      <w:r w:rsidRPr="00710FD7">
        <w:rPr>
          <w:i/>
          <w:iCs/>
        </w:rPr>
        <w:t>(ETRI) asks a question about r07.</w:t>
      </w:r>
    </w:p>
    <w:p w14:paraId="2F7CB355" w14:textId="77777777" w:rsidR="003F3932" w:rsidRPr="00710FD7" w:rsidRDefault="003F3932" w:rsidP="003F3932">
      <w:pPr>
        <w:pStyle w:val="FP"/>
        <w:keepNext/>
        <w:rPr>
          <w:i/>
          <w:iCs/>
        </w:rPr>
      </w:pPr>
      <w:r w:rsidRPr="00710FD7">
        <w:rPr>
          <w:i/>
          <w:iCs/>
        </w:rPr>
        <w:t>Laurent (Nokia): provides r08</w:t>
      </w:r>
    </w:p>
    <w:p w14:paraId="5DF88776" w14:textId="77777777" w:rsidR="003F3932" w:rsidRPr="00710FD7" w:rsidRDefault="003F3932" w:rsidP="003F3932">
      <w:pPr>
        <w:pStyle w:val="FP"/>
        <w:keepNext/>
        <w:rPr>
          <w:i/>
          <w:iCs/>
        </w:rPr>
      </w:pPr>
      <w:r w:rsidRPr="00710FD7">
        <w:rPr>
          <w:i/>
          <w:iCs/>
        </w:rPr>
        <w:t>Ellen (intel) answers ETRI's questions</w:t>
      </w:r>
    </w:p>
    <w:p w14:paraId="2271B3ED"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 xml:space="preserve">(Huawei) </w:t>
      </w:r>
      <w:proofErr w:type="spellStart"/>
      <w:r w:rsidRPr="00710FD7">
        <w:rPr>
          <w:i/>
          <w:iCs/>
        </w:rPr>
        <w:t>commets</w:t>
      </w:r>
      <w:proofErr w:type="spellEnd"/>
      <w:r w:rsidRPr="00710FD7">
        <w:rPr>
          <w:i/>
          <w:iCs/>
        </w:rPr>
        <w:t>.</w:t>
      </w:r>
    </w:p>
    <w:p w14:paraId="7F1060D0" w14:textId="77777777" w:rsidR="003F3932" w:rsidRPr="00710FD7" w:rsidRDefault="003F3932" w:rsidP="003F3932">
      <w:pPr>
        <w:pStyle w:val="FP"/>
        <w:keepNext/>
        <w:rPr>
          <w:i/>
          <w:iCs/>
        </w:rPr>
      </w:pPr>
      <w:proofErr w:type="spellStart"/>
      <w:r w:rsidRPr="00710FD7">
        <w:rPr>
          <w:i/>
          <w:iCs/>
        </w:rPr>
        <w:t>Jaewook</w:t>
      </w:r>
      <w:proofErr w:type="spellEnd"/>
      <w:r w:rsidRPr="00710FD7">
        <w:rPr>
          <w:i/>
          <w:iCs/>
        </w:rPr>
        <w:t xml:space="preserve"> (ETRI) provides comments.</w:t>
      </w:r>
    </w:p>
    <w:p w14:paraId="325F03F9"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 xml:space="preserve">(Huawei) replies to </w:t>
      </w:r>
      <w:proofErr w:type="spellStart"/>
      <w:r w:rsidRPr="00710FD7">
        <w:rPr>
          <w:i/>
          <w:iCs/>
        </w:rPr>
        <w:t>Jaewook</w:t>
      </w:r>
      <w:proofErr w:type="spellEnd"/>
      <w:r w:rsidRPr="00710FD7">
        <w:rPr>
          <w:i/>
          <w:iCs/>
        </w:rPr>
        <w:t xml:space="preserve"> (ETRI).</w:t>
      </w:r>
    </w:p>
    <w:p w14:paraId="02283D67" w14:textId="77777777" w:rsidR="003F3932" w:rsidRPr="00771372" w:rsidRDefault="003F3932" w:rsidP="003F3932">
      <w:pPr>
        <w:pStyle w:val="FP"/>
        <w:keepNext/>
        <w:rPr>
          <w:i/>
          <w:iCs/>
          <w:lang w:val="fr-FR"/>
        </w:rPr>
      </w:pPr>
      <w:r w:rsidRPr="00771372">
        <w:rPr>
          <w:i/>
          <w:iCs/>
          <w:lang w:val="fr-FR"/>
        </w:rPr>
        <w:t xml:space="preserve">Ellen (Intel): </w:t>
      </w:r>
      <w:proofErr w:type="spellStart"/>
      <w:r w:rsidRPr="00771372">
        <w:rPr>
          <w:i/>
          <w:iCs/>
          <w:lang w:val="fr-FR"/>
        </w:rPr>
        <w:t>provides</w:t>
      </w:r>
      <w:proofErr w:type="spellEnd"/>
      <w:r w:rsidRPr="00771372">
        <w:rPr>
          <w:i/>
          <w:iCs/>
          <w:lang w:val="fr-FR"/>
        </w:rPr>
        <w:t xml:space="preserve"> r09</w:t>
      </w:r>
    </w:p>
    <w:p w14:paraId="5CC85901" w14:textId="77777777" w:rsidR="003F3932" w:rsidRPr="00771372" w:rsidRDefault="003F3932" w:rsidP="003F3932">
      <w:pPr>
        <w:pStyle w:val="FP"/>
        <w:keepNext/>
        <w:rPr>
          <w:i/>
          <w:iCs/>
          <w:lang w:val="fr-FR"/>
        </w:rPr>
      </w:pPr>
      <w:r w:rsidRPr="00771372">
        <w:rPr>
          <w:i/>
          <w:iCs/>
          <w:lang w:val="fr-FR"/>
        </w:rPr>
        <w:t xml:space="preserve">Laurent (Nokia): </w:t>
      </w:r>
      <w:proofErr w:type="spellStart"/>
      <w:r w:rsidRPr="00771372">
        <w:rPr>
          <w:i/>
          <w:iCs/>
          <w:lang w:val="fr-FR"/>
        </w:rPr>
        <w:t>provides</w:t>
      </w:r>
      <w:proofErr w:type="spellEnd"/>
      <w:r w:rsidRPr="00771372">
        <w:rPr>
          <w:i/>
          <w:iCs/>
          <w:lang w:val="fr-FR"/>
        </w:rPr>
        <w:t xml:space="preserve"> r10</w:t>
      </w:r>
    </w:p>
    <w:p w14:paraId="0D0B6B3D" w14:textId="77777777" w:rsidR="003F3932" w:rsidRPr="00710FD7" w:rsidRDefault="003F3932" w:rsidP="003F3932">
      <w:pPr>
        <w:pStyle w:val="FP"/>
        <w:keepNext/>
        <w:rPr>
          <w:i/>
          <w:iCs/>
        </w:rPr>
      </w:pPr>
      <w:r w:rsidRPr="00710FD7">
        <w:rPr>
          <w:i/>
          <w:iCs/>
        </w:rPr>
        <w:t>Ellen (Intel) provides r11 to use the same wording as SID</w:t>
      </w:r>
    </w:p>
    <w:p w14:paraId="0A1DAE8C"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(Huawei) provides r12.</w:t>
      </w:r>
    </w:p>
    <w:p w14:paraId="2FBDEADB" w14:textId="77777777" w:rsidR="003F3932" w:rsidRPr="00710FD7" w:rsidRDefault="003F3932" w:rsidP="003F3932">
      <w:pPr>
        <w:pStyle w:val="FP"/>
        <w:keepNext/>
        <w:rPr>
          <w:i/>
          <w:iCs/>
        </w:rPr>
      </w:pPr>
      <w:r w:rsidRPr="00710FD7">
        <w:rPr>
          <w:i/>
          <w:iCs/>
        </w:rPr>
        <w:t>Laurent (Nokia): provides r13</w:t>
      </w:r>
    </w:p>
    <w:p w14:paraId="23E79DAA" w14:textId="77777777" w:rsidR="003F3932" w:rsidRPr="00710FD7" w:rsidRDefault="003F3932" w:rsidP="003F3932">
      <w:pPr>
        <w:pStyle w:val="FP"/>
        <w:keepNext/>
        <w:rPr>
          <w:i/>
          <w:iCs/>
        </w:rPr>
      </w:pPr>
      <w:r w:rsidRPr="00710FD7">
        <w:rPr>
          <w:i/>
          <w:iCs/>
        </w:rPr>
        <w:t>Stefan (Ericsson) provides r14</w:t>
      </w:r>
    </w:p>
    <w:p w14:paraId="07984EE4" w14:textId="77777777" w:rsidR="003F3932" w:rsidRPr="00710FD7" w:rsidRDefault="003F3932" w:rsidP="003F3932">
      <w:pPr>
        <w:pStyle w:val="FP"/>
        <w:keepNext/>
        <w:rPr>
          <w:i/>
          <w:iCs/>
        </w:rPr>
      </w:pPr>
      <w:r w:rsidRPr="00710FD7">
        <w:rPr>
          <w:i/>
          <w:iCs/>
        </w:rPr>
        <w:t>Ellen (Intel) provides r15</w:t>
      </w:r>
    </w:p>
    <w:p w14:paraId="791722EB" w14:textId="77777777" w:rsidR="003F3932" w:rsidRPr="00710FD7" w:rsidRDefault="003F3932" w:rsidP="003F3932">
      <w:pPr>
        <w:pStyle w:val="FP"/>
        <w:keepNext/>
        <w:rPr>
          <w:i/>
          <w:iCs/>
        </w:rPr>
      </w:pPr>
      <w:r w:rsidRPr="00710FD7">
        <w:rPr>
          <w:i/>
          <w:iCs/>
        </w:rPr>
        <w:t>==== 8.X, 9.X, 10.X Revisions Deadline ====</w:t>
      </w:r>
    </w:p>
    <w:p w14:paraId="07A38404" w14:textId="77777777" w:rsidR="003F3932" w:rsidRPr="00710FD7" w:rsidRDefault="003F3932" w:rsidP="003F3932">
      <w:pPr>
        <w:pStyle w:val="FP"/>
        <w:keepNext/>
        <w:rPr>
          <w:i/>
          <w:iCs/>
        </w:rPr>
      </w:pPr>
      <w:r w:rsidRPr="00710FD7">
        <w:rPr>
          <w:i/>
          <w:iCs/>
        </w:rPr>
        <w:t>Laurent (Nokia): can happily live with R10, R13, R14, R15 (the best). objects to any other version including R00</w:t>
      </w:r>
    </w:p>
    <w:p w14:paraId="270C3DA2"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(Huawei) is ok with r15 with the following changes: ' - The study assumes a Home Routed roaming PDU Session does not have an offloading point for SFC in a VPLMN. This does not prevent offloading in the VPLMN for other purpose.', and objects to all other versions.</w:t>
      </w:r>
    </w:p>
    <w:p w14:paraId="1BA541D3" w14:textId="77777777" w:rsidR="003F3932" w:rsidRPr="00710FD7" w:rsidRDefault="003F3932" w:rsidP="003F3932">
      <w:pPr>
        <w:pStyle w:val="FP"/>
        <w:keepNext/>
        <w:rPr>
          <w:i/>
          <w:iCs/>
        </w:rPr>
      </w:pPr>
      <w:proofErr w:type="spellStart"/>
      <w:r w:rsidRPr="00710FD7">
        <w:rPr>
          <w:i/>
          <w:iCs/>
        </w:rPr>
        <w:t>Xinpeng</w:t>
      </w:r>
      <w:proofErr w:type="spellEnd"/>
      <w:r w:rsidRPr="00710FD7">
        <w:rPr>
          <w:i/>
          <w:iCs/>
        </w:rPr>
        <w:t>(Huawei) could be ok with r15 with one of the following optional changes: Option1: ' - Currently The study assumes a Home Routed roaming PDU Session does not have an offloading point for SFC in a VPLMN. This does not prevent offloading in the VPLMN for other purpose.'; Option2: replace 'The study assumes a Home Routed roaming PDU Session does not have an offloading point in a VPLMN' to ''This study will not study SFC in VPLMN for a HR PDU Session'. and objects to all other versions.</w:t>
      </w:r>
    </w:p>
    <w:p w14:paraId="2DDB0A8E" w14:textId="77777777" w:rsidR="003F3932" w:rsidRPr="00710FD7" w:rsidRDefault="003F3932" w:rsidP="003F3932">
      <w:pPr>
        <w:pStyle w:val="FP"/>
        <w:keepNext/>
        <w:rPr>
          <w:i/>
          <w:iCs/>
        </w:rPr>
      </w:pPr>
      <w:r w:rsidRPr="00710FD7">
        <w:rPr>
          <w:i/>
          <w:iCs/>
        </w:rPr>
        <w:t>==== 8.X, 9.X, 10.X Final Deadline ====</w:t>
      </w:r>
    </w:p>
    <w:p w14:paraId="4730A754" w14:textId="77777777" w:rsidR="003F3932" w:rsidRPr="00DA12F6" w:rsidRDefault="003F3932" w:rsidP="003F3932">
      <w:pPr>
        <w:keepNext/>
        <w:rPr>
          <w:rFonts w:cs="Arial"/>
          <w:b/>
        </w:rPr>
      </w:pPr>
      <w:r w:rsidRPr="00DA12F6">
        <w:rPr>
          <w:rFonts w:cs="Arial"/>
          <w:b/>
        </w:rPr>
        <w:t>Discussion and conclusion:</w:t>
      </w:r>
    </w:p>
    <w:p w14:paraId="21935976" w14:textId="66AE1166" w:rsidR="003F3932" w:rsidRDefault="003F3932" w:rsidP="003F3932">
      <w:r>
        <w:t xml:space="preserve">r15 with changes to the VPLMN Support was proposed by Huawei. Nokia could agree r15 as it is and indicated that the text would not be taken into the Edge Computing. Huawei commented that they preferred option 2, but if there are issues, the note can be removed for now. Er9icsson commented that Huawei should not object to the existing TSG Approved SID text, but can propose changes to it. </w:t>
      </w:r>
      <w:r w:rsidRPr="003F3932">
        <w:rPr>
          <w:b/>
          <w:bCs/>
        </w:rPr>
        <w:t xml:space="preserve">This was </w:t>
      </w:r>
      <w:r w:rsidRPr="003F3932">
        <w:rPr>
          <w:b/>
          <w:bCs/>
          <w:color w:val="FF0000"/>
        </w:rPr>
        <w:t xml:space="preserve">postponed </w:t>
      </w:r>
      <w:r w:rsidRPr="003F3932">
        <w:rPr>
          <w:b/>
          <w:bCs/>
        </w:rPr>
        <w:t>for CC#5.</w:t>
      </w:r>
    </w:p>
    <w:p w14:paraId="30900EC5" w14:textId="77777777" w:rsidR="003F3932" w:rsidRDefault="003F3932" w:rsidP="003F3932"/>
    <w:p w14:paraId="0F9BE057" w14:textId="77777777" w:rsidR="00771372" w:rsidRPr="00CA4BD5" w:rsidRDefault="00771372" w:rsidP="004F3641"/>
    <w:p w14:paraId="3EA6875E" w14:textId="0F1C1237" w:rsidR="004F3641" w:rsidRDefault="00FC3E14" w:rsidP="00DD3ABC">
      <w:pPr>
        <w:pStyle w:val="Heading1"/>
      </w:pPr>
      <w:r>
        <w:lastRenderedPageBreak/>
        <w:t>3</w:t>
      </w:r>
      <w:r w:rsidR="004F3641">
        <w:tab/>
      </w:r>
      <w:proofErr w:type="spellStart"/>
      <w:r w:rsidR="004F3641">
        <w:t>AoB</w:t>
      </w:r>
      <w:proofErr w:type="spellEnd"/>
    </w:p>
    <w:p w14:paraId="6BC1C9F2" w14:textId="3A6DE717" w:rsidR="003E03C5" w:rsidRDefault="00245CBA" w:rsidP="00676894">
      <w:r>
        <w:t>There were requests to include the following documents for discussion at</w:t>
      </w:r>
      <w:r w:rsidR="003E03C5">
        <w:t xml:space="preserve"> CC#5: </w:t>
      </w:r>
    </w:p>
    <w:p w14:paraId="31C303E3" w14:textId="0C55501E" w:rsidR="00102F06" w:rsidRPr="00102F06" w:rsidRDefault="00245CBA" w:rsidP="00102F06">
      <w:r w:rsidRPr="00102F06">
        <w:rPr>
          <w:color w:val="0000FF"/>
        </w:rPr>
        <w:t>S2</w:t>
      </w:r>
      <w:r w:rsidRPr="00102F06">
        <w:rPr>
          <w:color w:val="0000FF"/>
        </w:rPr>
        <w:noBreakHyphen/>
        <w:t>2201146</w:t>
      </w:r>
      <w:r w:rsidR="00102F06">
        <w:t xml:space="preserve"> (Noted)</w:t>
      </w:r>
    </w:p>
    <w:p w14:paraId="3D9BA717" w14:textId="132D4D28" w:rsidR="00102F06" w:rsidRPr="00102F06" w:rsidRDefault="00245CBA" w:rsidP="00676894">
      <w:r>
        <w:rPr>
          <w:color w:val="0000FF"/>
        </w:rPr>
        <w:t>S2</w:t>
      </w:r>
      <w:r>
        <w:rPr>
          <w:color w:val="0000FF"/>
        </w:rPr>
        <w:noBreakHyphen/>
        <w:t>2201632</w:t>
      </w:r>
      <w:r w:rsidR="00102F06">
        <w:t xml:space="preserve"> (Revision of S2-2200801r12. Approved)</w:t>
      </w:r>
    </w:p>
    <w:p w14:paraId="2C145A00" w14:textId="51F1D14A" w:rsidR="00102F06" w:rsidRDefault="00245CBA" w:rsidP="00676894">
      <w:r>
        <w:rPr>
          <w:color w:val="0000FF"/>
        </w:rPr>
        <w:t>S2</w:t>
      </w:r>
      <w:r>
        <w:rPr>
          <w:color w:val="0000FF"/>
        </w:rPr>
        <w:noBreakHyphen/>
        <w:t>2200234</w:t>
      </w:r>
      <w:r w:rsidR="00102F06">
        <w:t xml:space="preserve"> (Revised to S2-2201807,</w:t>
      </w:r>
      <w:r w:rsidR="00102F06">
        <w:t xml:space="preserve"> Approved</w:t>
      </w:r>
      <w:r w:rsidR="00102F06">
        <w:t>)</w:t>
      </w:r>
    </w:p>
    <w:p w14:paraId="7E0DC179" w14:textId="6F5AA394" w:rsidR="00245CBA" w:rsidRDefault="00245CBA" w:rsidP="00676894">
      <w:r>
        <w:rPr>
          <w:color w:val="0000FF"/>
        </w:rPr>
        <w:t>S2</w:t>
      </w:r>
      <w:r>
        <w:rPr>
          <w:color w:val="0000FF"/>
        </w:rPr>
        <w:noBreakHyphen/>
        <w:t>2200717</w:t>
      </w:r>
      <w:r w:rsidR="00102F06">
        <w:t xml:space="preserve"> (Revised to S2-2201349</w:t>
      </w:r>
      <w:r w:rsidR="00102F06">
        <w:t>, Approved</w:t>
      </w:r>
      <w:r w:rsidR="00102F06">
        <w:t>)</w:t>
      </w:r>
      <w:r>
        <w:t>.</w:t>
      </w:r>
    </w:p>
    <w:p w14:paraId="570C7DCA" w14:textId="77777777" w:rsidR="00245CBA" w:rsidRPr="00245CBA" w:rsidRDefault="00245CBA" w:rsidP="00676894"/>
    <w:p w14:paraId="1806673C" w14:textId="77777777" w:rsidR="00FC3E14" w:rsidRPr="00CA4BD5" w:rsidRDefault="00FC3E14" w:rsidP="00676894"/>
    <w:p w14:paraId="164C7DDE" w14:textId="11F687A1" w:rsidR="00AC1A5B" w:rsidRDefault="00FC3E14" w:rsidP="00AC1A5B">
      <w:pPr>
        <w:pStyle w:val="Heading1"/>
      </w:pPr>
      <w:r>
        <w:t>4</w:t>
      </w:r>
      <w:r w:rsidR="00AC1A5B">
        <w:tab/>
        <w:t>Closing of the CC</w:t>
      </w:r>
    </w:p>
    <w:p w14:paraId="4D15B805" w14:textId="318D7981"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28F17C84" w:rsidR="007E1A46" w:rsidRDefault="000840CD" w:rsidP="000840CD">
      <w:pPr>
        <w:pStyle w:val="Heading1"/>
        <w:rPr>
          <w:color w:val="0000FF"/>
        </w:rPr>
      </w:pPr>
      <w:r w:rsidRPr="0048558F">
        <w:rPr>
          <w:color w:val="0000FF"/>
        </w:rPr>
        <w:t>Closed:</w:t>
      </w:r>
      <w:r w:rsidR="002B0C6B">
        <w:rPr>
          <w:color w:val="0000FF"/>
        </w:rPr>
        <w:t xml:space="preserve"> </w:t>
      </w:r>
      <w:r w:rsidR="004F3641">
        <w:rPr>
          <w:color w:val="0000FF"/>
        </w:rPr>
        <w:t>2</w:t>
      </w:r>
      <w:r w:rsidR="00FC3E14">
        <w:rPr>
          <w:color w:val="0000FF"/>
        </w:rPr>
        <w:t>4</w:t>
      </w:r>
      <w:r w:rsidR="00676894">
        <w:rPr>
          <w:color w:val="0000FF"/>
        </w:rPr>
        <w:t xml:space="preserve"> February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FC3E14">
        <w:rPr>
          <w:color w:val="0000FF"/>
        </w:rPr>
        <w:t>5</w:t>
      </w:r>
      <w:r w:rsidR="00A4192B">
        <w:rPr>
          <w:color w:val="0000FF"/>
        </w:rPr>
        <w:t>.</w:t>
      </w:r>
      <w:r w:rsidR="00245CBA">
        <w:rPr>
          <w:color w:val="0000FF"/>
        </w:rPr>
        <w:t>35</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753F" w14:textId="77777777" w:rsidR="005B48CA" w:rsidRDefault="005B48CA" w:rsidP="0085007B">
      <w:pPr>
        <w:spacing w:after="0"/>
      </w:pPr>
      <w:r>
        <w:separator/>
      </w:r>
    </w:p>
  </w:endnote>
  <w:endnote w:type="continuationSeparator" w:id="0">
    <w:p w14:paraId="341041A1" w14:textId="77777777" w:rsidR="005B48CA" w:rsidRDefault="005B48C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9B0E" w14:textId="77777777" w:rsidR="005B48CA" w:rsidRDefault="005B48CA" w:rsidP="0085007B">
      <w:pPr>
        <w:spacing w:after="0"/>
      </w:pPr>
      <w:r>
        <w:separator/>
      </w:r>
    </w:p>
  </w:footnote>
  <w:footnote w:type="continuationSeparator" w:id="0">
    <w:p w14:paraId="4BD780AE" w14:textId="77777777" w:rsidR="005B48CA" w:rsidRDefault="005B48C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19C8"/>
    <w:rsid w:val="00040616"/>
    <w:rsid w:val="00043AEA"/>
    <w:rsid w:val="00060909"/>
    <w:rsid w:val="00080D3D"/>
    <w:rsid w:val="000840CD"/>
    <w:rsid w:val="00087D60"/>
    <w:rsid w:val="0009087A"/>
    <w:rsid w:val="000A2977"/>
    <w:rsid w:val="000B48ED"/>
    <w:rsid w:val="000D2249"/>
    <w:rsid w:val="000D593A"/>
    <w:rsid w:val="000E531B"/>
    <w:rsid w:val="000E69A8"/>
    <w:rsid w:val="000F3DA2"/>
    <w:rsid w:val="000F72A0"/>
    <w:rsid w:val="00102F06"/>
    <w:rsid w:val="001039B4"/>
    <w:rsid w:val="001305D2"/>
    <w:rsid w:val="001472BB"/>
    <w:rsid w:val="00154976"/>
    <w:rsid w:val="00156FB0"/>
    <w:rsid w:val="00164006"/>
    <w:rsid w:val="00180D59"/>
    <w:rsid w:val="00190BC7"/>
    <w:rsid w:val="00193AA6"/>
    <w:rsid w:val="001959DE"/>
    <w:rsid w:val="001A26F6"/>
    <w:rsid w:val="001B1E27"/>
    <w:rsid w:val="001B7859"/>
    <w:rsid w:val="001D1CB9"/>
    <w:rsid w:val="001D46DB"/>
    <w:rsid w:val="001D54BB"/>
    <w:rsid w:val="001D6904"/>
    <w:rsid w:val="001E24BC"/>
    <w:rsid w:val="001E411C"/>
    <w:rsid w:val="001F7D51"/>
    <w:rsid w:val="00215093"/>
    <w:rsid w:val="0021794E"/>
    <w:rsid w:val="0021798A"/>
    <w:rsid w:val="002273F1"/>
    <w:rsid w:val="00231B8C"/>
    <w:rsid w:val="00234C2E"/>
    <w:rsid w:val="00235A63"/>
    <w:rsid w:val="0024299C"/>
    <w:rsid w:val="002440EF"/>
    <w:rsid w:val="00245CBA"/>
    <w:rsid w:val="00254152"/>
    <w:rsid w:val="00254A52"/>
    <w:rsid w:val="00270102"/>
    <w:rsid w:val="002717B4"/>
    <w:rsid w:val="0027413E"/>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448FC"/>
    <w:rsid w:val="00346BFE"/>
    <w:rsid w:val="0037451C"/>
    <w:rsid w:val="0037788D"/>
    <w:rsid w:val="00380505"/>
    <w:rsid w:val="00381B8D"/>
    <w:rsid w:val="0039639F"/>
    <w:rsid w:val="003A21D0"/>
    <w:rsid w:val="003A2237"/>
    <w:rsid w:val="003A3807"/>
    <w:rsid w:val="003A75CD"/>
    <w:rsid w:val="003B2077"/>
    <w:rsid w:val="003C4D50"/>
    <w:rsid w:val="003D4A97"/>
    <w:rsid w:val="003D5A4C"/>
    <w:rsid w:val="003D7DE6"/>
    <w:rsid w:val="003E03C5"/>
    <w:rsid w:val="003E2DDA"/>
    <w:rsid w:val="003E6EF8"/>
    <w:rsid w:val="003F05A5"/>
    <w:rsid w:val="003F3932"/>
    <w:rsid w:val="00401993"/>
    <w:rsid w:val="004045CA"/>
    <w:rsid w:val="004046DB"/>
    <w:rsid w:val="00404EB2"/>
    <w:rsid w:val="00407DC7"/>
    <w:rsid w:val="00415209"/>
    <w:rsid w:val="00415986"/>
    <w:rsid w:val="0042316D"/>
    <w:rsid w:val="0042471D"/>
    <w:rsid w:val="00424EDF"/>
    <w:rsid w:val="00431C9C"/>
    <w:rsid w:val="0043254A"/>
    <w:rsid w:val="00443E20"/>
    <w:rsid w:val="0045300A"/>
    <w:rsid w:val="004532C8"/>
    <w:rsid w:val="0045385D"/>
    <w:rsid w:val="00457578"/>
    <w:rsid w:val="004624A6"/>
    <w:rsid w:val="00476207"/>
    <w:rsid w:val="0048558F"/>
    <w:rsid w:val="004A02E0"/>
    <w:rsid w:val="004A1979"/>
    <w:rsid w:val="004A5F2E"/>
    <w:rsid w:val="004A68B2"/>
    <w:rsid w:val="004A698B"/>
    <w:rsid w:val="004B3AA1"/>
    <w:rsid w:val="004B47D1"/>
    <w:rsid w:val="004C64B0"/>
    <w:rsid w:val="004E218D"/>
    <w:rsid w:val="004F1EC5"/>
    <w:rsid w:val="004F3641"/>
    <w:rsid w:val="00500CF4"/>
    <w:rsid w:val="00513042"/>
    <w:rsid w:val="0052326D"/>
    <w:rsid w:val="00552486"/>
    <w:rsid w:val="00553450"/>
    <w:rsid w:val="00556F9B"/>
    <w:rsid w:val="00562E78"/>
    <w:rsid w:val="005768DF"/>
    <w:rsid w:val="00585D04"/>
    <w:rsid w:val="00585E54"/>
    <w:rsid w:val="00586482"/>
    <w:rsid w:val="005A031A"/>
    <w:rsid w:val="005B48CA"/>
    <w:rsid w:val="005B7B97"/>
    <w:rsid w:val="005C0C1C"/>
    <w:rsid w:val="005E6762"/>
    <w:rsid w:val="005F5EDB"/>
    <w:rsid w:val="006011FA"/>
    <w:rsid w:val="006030D6"/>
    <w:rsid w:val="00603F0C"/>
    <w:rsid w:val="0060496B"/>
    <w:rsid w:val="00615DFC"/>
    <w:rsid w:val="006177D5"/>
    <w:rsid w:val="00617D26"/>
    <w:rsid w:val="00620BAB"/>
    <w:rsid w:val="006334A9"/>
    <w:rsid w:val="006419A1"/>
    <w:rsid w:val="0064281B"/>
    <w:rsid w:val="0064465A"/>
    <w:rsid w:val="00657813"/>
    <w:rsid w:val="006665F8"/>
    <w:rsid w:val="00672099"/>
    <w:rsid w:val="00676894"/>
    <w:rsid w:val="00682336"/>
    <w:rsid w:val="00691673"/>
    <w:rsid w:val="00692737"/>
    <w:rsid w:val="006C270F"/>
    <w:rsid w:val="006D4ADF"/>
    <w:rsid w:val="006D5F7A"/>
    <w:rsid w:val="006E0D3B"/>
    <w:rsid w:val="006E3D02"/>
    <w:rsid w:val="006E4321"/>
    <w:rsid w:val="006F65F0"/>
    <w:rsid w:val="00702D12"/>
    <w:rsid w:val="0070513E"/>
    <w:rsid w:val="00710FD7"/>
    <w:rsid w:val="00715EE3"/>
    <w:rsid w:val="007221E7"/>
    <w:rsid w:val="00724D6A"/>
    <w:rsid w:val="007272FC"/>
    <w:rsid w:val="00732A32"/>
    <w:rsid w:val="00745058"/>
    <w:rsid w:val="00757496"/>
    <w:rsid w:val="00771372"/>
    <w:rsid w:val="00780C5D"/>
    <w:rsid w:val="00781D95"/>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7F6865"/>
    <w:rsid w:val="00820F19"/>
    <w:rsid w:val="0082616E"/>
    <w:rsid w:val="0083290B"/>
    <w:rsid w:val="00837DE3"/>
    <w:rsid w:val="00841FBE"/>
    <w:rsid w:val="0084462E"/>
    <w:rsid w:val="008473C1"/>
    <w:rsid w:val="0085007B"/>
    <w:rsid w:val="0085417C"/>
    <w:rsid w:val="00855450"/>
    <w:rsid w:val="00857095"/>
    <w:rsid w:val="00861465"/>
    <w:rsid w:val="00865D8C"/>
    <w:rsid w:val="0086600A"/>
    <w:rsid w:val="008667F5"/>
    <w:rsid w:val="008700BA"/>
    <w:rsid w:val="00872817"/>
    <w:rsid w:val="00877DD6"/>
    <w:rsid w:val="00880A65"/>
    <w:rsid w:val="008923E1"/>
    <w:rsid w:val="008967B7"/>
    <w:rsid w:val="008A7094"/>
    <w:rsid w:val="008B1F1B"/>
    <w:rsid w:val="008B2B74"/>
    <w:rsid w:val="008C486B"/>
    <w:rsid w:val="008D0CE5"/>
    <w:rsid w:val="008D5BF7"/>
    <w:rsid w:val="008D61DB"/>
    <w:rsid w:val="008E0748"/>
    <w:rsid w:val="008E69CF"/>
    <w:rsid w:val="008F4E67"/>
    <w:rsid w:val="008F5DB6"/>
    <w:rsid w:val="00900284"/>
    <w:rsid w:val="0090040E"/>
    <w:rsid w:val="0090288D"/>
    <w:rsid w:val="009104D0"/>
    <w:rsid w:val="00940BB0"/>
    <w:rsid w:val="00944F74"/>
    <w:rsid w:val="00955479"/>
    <w:rsid w:val="009566A2"/>
    <w:rsid w:val="00971786"/>
    <w:rsid w:val="00976926"/>
    <w:rsid w:val="00976F34"/>
    <w:rsid w:val="00983B33"/>
    <w:rsid w:val="00986115"/>
    <w:rsid w:val="00991694"/>
    <w:rsid w:val="0099226D"/>
    <w:rsid w:val="00993957"/>
    <w:rsid w:val="009940EC"/>
    <w:rsid w:val="00994BFA"/>
    <w:rsid w:val="00997791"/>
    <w:rsid w:val="009A13B0"/>
    <w:rsid w:val="009A3EC1"/>
    <w:rsid w:val="009A57E7"/>
    <w:rsid w:val="009A79C2"/>
    <w:rsid w:val="009B363E"/>
    <w:rsid w:val="009C74E8"/>
    <w:rsid w:val="009E4831"/>
    <w:rsid w:val="009E65A4"/>
    <w:rsid w:val="009F1217"/>
    <w:rsid w:val="009F5192"/>
    <w:rsid w:val="00A07B17"/>
    <w:rsid w:val="00A07D21"/>
    <w:rsid w:val="00A179FA"/>
    <w:rsid w:val="00A225DA"/>
    <w:rsid w:val="00A4192B"/>
    <w:rsid w:val="00A421BD"/>
    <w:rsid w:val="00A453DE"/>
    <w:rsid w:val="00A51F17"/>
    <w:rsid w:val="00A550B1"/>
    <w:rsid w:val="00A73F18"/>
    <w:rsid w:val="00A76535"/>
    <w:rsid w:val="00A775C8"/>
    <w:rsid w:val="00A8249C"/>
    <w:rsid w:val="00A851F7"/>
    <w:rsid w:val="00A87E03"/>
    <w:rsid w:val="00A973D4"/>
    <w:rsid w:val="00AA02CA"/>
    <w:rsid w:val="00AA39C1"/>
    <w:rsid w:val="00AA40A4"/>
    <w:rsid w:val="00AA78F2"/>
    <w:rsid w:val="00AB185E"/>
    <w:rsid w:val="00AB3B2D"/>
    <w:rsid w:val="00AC1A5B"/>
    <w:rsid w:val="00AC5147"/>
    <w:rsid w:val="00AE5948"/>
    <w:rsid w:val="00AE623E"/>
    <w:rsid w:val="00AF20A1"/>
    <w:rsid w:val="00AF5E48"/>
    <w:rsid w:val="00AF67E5"/>
    <w:rsid w:val="00AF6AF1"/>
    <w:rsid w:val="00B005BE"/>
    <w:rsid w:val="00B06E45"/>
    <w:rsid w:val="00B0730E"/>
    <w:rsid w:val="00B118DD"/>
    <w:rsid w:val="00B17C63"/>
    <w:rsid w:val="00B2765E"/>
    <w:rsid w:val="00B37A56"/>
    <w:rsid w:val="00B46A70"/>
    <w:rsid w:val="00B54ED3"/>
    <w:rsid w:val="00B556C2"/>
    <w:rsid w:val="00B86B45"/>
    <w:rsid w:val="00B92261"/>
    <w:rsid w:val="00BA59E2"/>
    <w:rsid w:val="00BB3BB4"/>
    <w:rsid w:val="00BC2149"/>
    <w:rsid w:val="00BD07FE"/>
    <w:rsid w:val="00BD21C8"/>
    <w:rsid w:val="00BE2363"/>
    <w:rsid w:val="00BE3936"/>
    <w:rsid w:val="00BF6C4D"/>
    <w:rsid w:val="00C00767"/>
    <w:rsid w:val="00C008B3"/>
    <w:rsid w:val="00C3032E"/>
    <w:rsid w:val="00C30B97"/>
    <w:rsid w:val="00C32C01"/>
    <w:rsid w:val="00C3605F"/>
    <w:rsid w:val="00C51DC5"/>
    <w:rsid w:val="00C56B52"/>
    <w:rsid w:val="00C57D69"/>
    <w:rsid w:val="00C677A0"/>
    <w:rsid w:val="00C7248F"/>
    <w:rsid w:val="00C72FAD"/>
    <w:rsid w:val="00C74EBB"/>
    <w:rsid w:val="00C7630F"/>
    <w:rsid w:val="00C80E78"/>
    <w:rsid w:val="00C84344"/>
    <w:rsid w:val="00C85353"/>
    <w:rsid w:val="00C85B2A"/>
    <w:rsid w:val="00C85FE3"/>
    <w:rsid w:val="00C87011"/>
    <w:rsid w:val="00CA4BD5"/>
    <w:rsid w:val="00CA7553"/>
    <w:rsid w:val="00CB176F"/>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1CBC"/>
    <w:rsid w:val="00DB63C4"/>
    <w:rsid w:val="00DC1FEF"/>
    <w:rsid w:val="00DD3ABC"/>
    <w:rsid w:val="00DD4E2B"/>
    <w:rsid w:val="00DE4566"/>
    <w:rsid w:val="00DE45CB"/>
    <w:rsid w:val="00DE6833"/>
    <w:rsid w:val="00DF021C"/>
    <w:rsid w:val="00E06157"/>
    <w:rsid w:val="00E104F3"/>
    <w:rsid w:val="00E11277"/>
    <w:rsid w:val="00E15131"/>
    <w:rsid w:val="00E317B5"/>
    <w:rsid w:val="00E33805"/>
    <w:rsid w:val="00E34945"/>
    <w:rsid w:val="00E360DC"/>
    <w:rsid w:val="00E405F4"/>
    <w:rsid w:val="00E446E0"/>
    <w:rsid w:val="00E44AA6"/>
    <w:rsid w:val="00E45DCB"/>
    <w:rsid w:val="00E4682C"/>
    <w:rsid w:val="00E55D7C"/>
    <w:rsid w:val="00E6060F"/>
    <w:rsid w:val="00E6602E"/>
    <w:rsid w:val="00E83E54"/>
    <w:rsid w:val="00E84906"/>
    <w:rsid w:val="00E8600D"/>
    <w:rsid w:val="00E91D4D"/>
    <w:rsid w:val="00E95815"/>
    <w:rsid w:val="00E960BA"/>
    <w:rsid w:val="00EC0701"/>
    <w:rsid w:val="00EC1760"/>
    <w:rsid w:val="00EC7660"/>
    <w:rsid w:val="00EC7C77"/>
    <w:rsid w:val="00ED0301"/>
    <w:rsid w:val="00ED38E7"/>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7789A"/>
    <w:rsid w:val="00F8401A"/>
    <w:rsid w:val="00F846CD"/>
    <w:rsid w:val="00F9494B"/>
    <w:rsid w:val="00FC1E72"/>
    <w:rsid w:val="00FC29F3"/>
    <w:rsid w:val="00FC2D3E"/>
    <w:rsid w:val="00FC348C"/>
    <w:rsid w:val="00FC3E14"/>
    <w:rsid w:val="00FC518F"/>
    <w:rsid w:val="00FC5C03"/>
    <w:rsid w:val="00FE1545"/>
    <w:rsid w:val="00FE47D4"/>
    <w:rsid w:val="00FE7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C32C0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INBOX/CCs/CC%234_2022-02-24_1330UT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9E_Electronic_2022-02/INBOX/CCs/CC%234_2022-02-24_1330UTC/CC%234%20Proposal%20on%20Slice%20group%20rev%201.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9E_Electronic_2022-02/INBOX/CCs/CC%234_2022-02-24_1330UTC/eNA-S2-2200808%20-%20SoH%20on%20providing%20file%20address.ppt" TargetMode="External"/><Relationship Id="rId5" Type="http://schemas.openxmlformats.org/officeDocument/2006/relationships/webSettings" Target="webSettings.xml"/><Relationship Id="rId10" Type="http://schemas.openxmlformats.org/officeDocument/2006/relationships/hyperlink" Target="https://www.3gpp.org/ftp/tsg_sa/WG2_Arch/TSGS2_149E_Electronic_2022-02/INBOX/CCs/CC%234_2022-02-24_1330UTC/SoH_S2-2200134_Layer-2%20Relay%20in%20Non-Allowed%20Area_r5.ppt" TargetMode="External"/><Relationship Id="rId4" Type="http://schemas.openxmlformats.org/officeDocument/2006/relationships/settings" Target="settings.xml"/><Relationship Id="rId9" Type="http://schemas.openxmlformats.org/officeDocument/2006/relationships/hyperlink" Target="https://www.3gpp.org/ftp/tsg_sa/WG2_Arch/TSGS2_149E_Electronic_2022-02/INBOX/Chair_Notes/ChairNotes_Combined_AI%238.X_9.X_10.X-02-23-2200.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1972</TotalTime>
  <Pages>26</Pages>
  <Words>10271</Words>
  <Characters>58546</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53</cp:revision>
  <dcterms:created xsi:type="dcterms:W3CDTF">2020-11-17T07:07:00Z</dcterms:created>
  <dcterms:modified xsi:type="dcterms:W3CDTF">2022-02-24T16:55:00Z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